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7C9EA21B" w:rsidR="2419F059" w:rsidRDefault="4BFED103" w:rsidP="4BFED103">
      <w:pPr>
        <w:jc w:val="center"/>
        <w:rPr>
          <w:rFonts w:cs="Arial"/>
          <w:b/>
          <w:bCs/>
          <w:color w:val="000000" w:themeColor="text1"/>
          <w:sz w:val="44"/>
          <w:szCs w:val="44"/>
        </w:rPr>
      </w:pPr>
      <w:r w:rsidRPr="4BFED103">
        <w:rPr>
          <w:rFonts w:cs="Arial"/>
          <w:b/>
          <w:bCs/>
          <w:sz w:val="44"/>
          <w:szCs w:val="44"/>
        </w:rPr>
        <w:t>Activity 6.1: Spartina</w:t>
      </w:r>
      <w:r w:rsidR="003753E9">
        <w:rPr>
          <w:rFonts w:cs="Arial"/>
          <w:b/>
          <w:bCs/>
          <w:sz w:val="44"/>
          <w:szCs w:val="44"/>
        </w:rPr>
        <w:t xml:space="preserve"> Worksheet</w:t>
      </w:r>
    </w:p>
    <w:p w14:paraId="3A08F182" w14:textId="67E7A4DF" w:rsidR="003F6C32" w:rsidRPr="003F6C32" w:rsidRDefault="003F6C32" w:rsidP="003F6C32">
      <w:pPr>
        <w:rPr>
          <w:rFonts w:cs="Arial"/>
          <w:color w:val="000000" w:themeColor="text1"/>
          <w:szCs w:val="22"/>
          <w:shd w:val="clear" w:color="auto" w:fill="FFFFFF"/>
        </w:rPr>
      </w:pPr>
      <w:r w:rsidRPr="003F6C32">
        <w:rPr>
          <w:rFonts w:cs="Arial"/>
          <w:color w:val="000000" w:themeColor="text1"/>
          <w:szCs w:val="22"/>
          <w:shd w:val="clear" w:color="auto" w:fill="FFFFFF"/>
        </w:rPr>
        <w:t>Draw and label arrows that represent the molecules that carbon atoms are in as they move into, through and out of the Spartina</w:t>
      </w:r>
      <w:r w:rsidRPr="003F6C32">
        <w:rPr>
          <w:rFonts w:cs="Arial"/>
          <w:color w:val="000000" w:themeColor="text1"/>
          <w:szCs w:val="22"/>
        </w:rPr>
        <w:t xml:space="preserve"> as it moves and grows</w:t>
      </w:r>
      <w:r w:rsidRPr="003F6C32">
        <w:rPr>
          <w:rFonts w:cs="Arial"/>
          <w:color w:val="000000" w:themeColor="text1"/>
          <w:szCs w:val="22"/>
          <w:shd w:val="clear" w:color="auto" w:fill="FFFFFF"/>
        </w:rPr>
        <w:t>.</w:t>
      </w:r>
    </w:p>
    <w:p w14:paraId="0425DCD3" w14:textId="77777777" w:rsidR="003F6C32" w:rsidRPr="003F6C32" w:rsidRDefault="003F6C32" w:rsidP="003F6C32">
      <w:pPr>
        <w:rPr>
          <w:rFonts w:cs="Arial"/>
          <w:color w:val="000000" w:themeColor="text1"/>
          <w:szCs w:val="22"/>
          <w:shd w:val="clear" w:color="auto" w:fill="FFFFFF"/>
        </w:rPr>
      </w:pPr>
      <w:r w:rsidRPr="003F6C32">
        <w:rPr>
          <w:rFonts w:cs="Arial"/>
          <w:color w:val="000000" w:themeColor="text1"/>
          <w:szCs w:val="22"/>
          <w:shd w:val="clear" w:color="auto" w:fill="FFFFFF"/>
        </w:rPr>
        <w:t>Label each arrow to show the kind of molecules that the carbon atoms are in: large organic molecules (LOM), small organic molecules (SOM), or carbon dioxide (CO</w:t>
      </w:r>
      <w:r w:rsidRPr="003F6C32">
        <w:rPr>
          <w:rFonts w:cs="Arial"/>
          <w:color w:val="000000" w:themeColor="text1"/>
          <w:szCs w:val="22"/>
          <w:shd w:val="clear" w:color="auto" w:fill="FFFFFF"/>
          <w:vertAlign w:val="subscript"/>
        </w:rPr>
        <w:t>2</w:t>
      </w:r>
      <w:r w:rsidRPr="003F6C32">
        <w:rPr>
          <w:rFonts w:cs="Arial"/>
          <w:color w:val="000000" w:themeColor="text1"/>
          <w:szCs w:val="22"/>
          <w:shd w:val="clear" w:color="auto" w:fill="FFFFFF"/>
        </w:rPr>
        <w:t xml:space="preserve">). </w:t>
      </w:r>
    </w:p>
    <w:p w14:paraId="6505C6BD" w14:textId="04665012" w:rsidR="00A7479B" w:rsidRDefault="00121F0B" w:rsidP="4BFED103">
      <w:pPr>
        <w:rPr>
          <w:b/>
          <w:bCs/>
        </w:rPr>
      </w:pPr>
      <w:r>
        <w:rPr>
          <w:b/>
          <w:bCs/>
          <w:noProof/>
        </w:rPr>
        <mc:AlternateContent>
          <mc:Choice Requires="wps">
            <w:drawing>
              <wp:anchor distT="0" distB="0" distL="114300" distR="114300" simplePos="0" relativeHeight="251659264" behindDoc="0" locked="0" layoutInCell="1" allowOverlap="1" wp14:anchorId="657CC948" wp14:editId="6C081052">
                <wp:simplePos x="0" y="0"/>
                <wp:positionH relativeFrom="column">
                  <wp:posOffset>2476500</wp:posOffset>
                </wp:positionH>
                <wp:positionV relativeFrom="paragraph">
                  <wp:posOffset>411480</wp:posOffset>
                </wp:positionV>
                <wp:extent cx="3460750" cy="637730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460750" cy="637730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E4CAAF3" w14:textId="67747870" w:rsidR="00121F0B" w:rsidRDefault="00121F0B" w:rsidP="00121F0B">
                            <w:r>
                              <w:t xml:space="preserve">Four things that Spartina need to live and grow are water, soil nutrients, air, and sunlight.  What happens to </w:t>
                            </w:r>
                            <w:r w:rsidRPr="0016179E">
                              <w:rPr>
                                <w:i/>
                              </w:rPr>
                              <w:t>water</w:t>
                            </w:r>
                            <w:r>
                              <w:t xml:space="preserve"> inside the pine:</w:t>
                            </w:r>
                          </w:p>
                          <w:p w14:paraId="6E471BD8" w14:textId="77777777" w:rsidR="00121F0B" w:rsidRDefault="00121F0B" w:rsidP="00121F0B">
                            <w:pPr>
                              <w:pBdr>
                                <w:top w:val="single" w:sz="4" w:space="1" w:color="auto"/>
                                <w:left w:val="single" w:sz="4" w:space="4" w:color="auto"/>
                                <w:bottom w:val="single" w:sz="4" w:space="1" w:color="auto"/>
                                <w:right w:val="single" w:sz="4" w:space="4" w:color="auto"/>
                              </w:pBdr>
                            </w:pPr>
                          </w:p>
                          <w:p w14:paraId="39041911" w14:textId="77777777" w:rsidR="00121F0B" w:rsidRDefault="00121F0B" w:rsidP="00121F0B">
                            <w:pPr>
                              <w:pBdr>
                                <w:top w:val="single" w:sz="4" w:space="1" w:color="auto"/>
                                <w:left w:val="single" w:sz="4" w:space="4" w:color="auto"/>
                                <w:bottom w:val="single" w:sz="4" w:space="1" w:color="auto"/>
                                <w:right w:val="single" w:sz="4" w:space="4" w:color="auto"/>
                              </w:pBdr>
                            </w:pPr>
                          </w:p>
                          <w:p w14:paraId="6D4274B8" w14:textId="77777777" w:rsidR="00121F0B" w:rsidRDefault="00121F0B" w:rsidP="00121F0B">
                            <w:pPr>
                              <w:pBdr>
                                <w:top w:val="single" w:sz="4" w:space="1" w:color="auto"/>
                                <w:left w:val="single" w:sz="4" w:space="4" w:color="auto"/>
                                <w:bottom w:val="single" w:sz="4" w:space="1" w:color="auto"/>
                                <w:right w:val="single" w:sz="4" w:space="4" w:color="auto"/>
                              </w:pBdr>
                            </w:pPr>
                          </w:p>
                          <w:p w14:paraId="2984A4FD" w14:textId="77777777" w:rsidR="00121F0B" w:rsidRDefault="00121F0B" w:rsidP="00121F0B">
                            <w:pPr>
                              <w:pBdr>
                                <w:top w:val="single" w:sz="4" w:space="1" w:color="auto"/>
                                <w:left w:val="single" w:sz="4" w:space="4" w:color="auto"/>
                                <w:bottom w:val="single" w:sz="4" w:space="1" w:color="auto"/>
                                <w:right w:val="single" w:sz="4" w:space="4" w:color="auto"/>
                              </w:pBdr>
                            </w:pPr>
                          </w:p>
                          <w:p w14:paraId="60BA5859" w14:textId="77777777" w:rsidR="00121F0B" w:rsidRDefault="00121F0B" w:rsidP="00121F0B">
                            <w:pPr>
                              <w:pBdr>
                                <w:top w:val="single" w:sz="4" w:space="1" w:color="auto"/>
                                <w:left w:val="single" w:sz="4" w:space="4" w:color="auto"/>
                                <w:bottom w:val="single" w:sz="4" w:space="1" w:color="auto"/>
                                <w:right w:val="single" w:sz="4" w:space="4" w:color="auto"/>
                              </w:pBdr>
                            </w:pPr>
                          </w:p>
                          <w:p w14:paraId="67DC3163" w14:textId="77777777" w:rsidR="00121F0B" w:rsidRDefault="00121F0B" w:rsidP="00121F0B">
                            <w:pPr>
                              <w:pBdr>
                                <w:top w:val="single" w:sz="4" w:space="1" w:color="auto"/>
                                <w:left w:val="single" w:sz="4" w:space="4" w:color="auto"/>
                                <w:bottom w:val="single" w:sz="4" w:space="1" w:color="auto"/>
                                <w:right w:val="single" w:sz="4" w:space="4" w:color="auto"/>
                              </w:pBdr>
                            </w:pPr>
                          </w:p>
                          <w:p w14:paraId="055F81C1" w14:textId="1EA4090C" w:rsidR="00121F0B" w:rsidRDefault="00121F0B" w:rsidP="00121F0B">
                            <w:r>
                              <w:t xml:space="preserve">What happens to </w:t>
                            </w:r>
                            <w:r w:rsidRPr="0016179E">
                              <w:rPr>
                                <w:i/>
                              </w:rPr>
                              <w:t>soil nutrients</w:t>
                            </w:r>
                            <w:r>
                              <w:t xml:space="preserve"> inside the Spartina:</w:t>
                            </w:r>
                          </w:p>
                          <w:p w14:paraId="3C0173F9" w14:textId="77777777" w:rsidR="00121F0B" w:rsidRDefault="00121F0B" w:rsidP="00121F0B">
                            <w:pPr>
                              <w:pBdr>
                                <w:top w:val="single" w:sz="4" w:space="1" w:color="auto"/>
                                <w:left w:val="single" w:sz="4" w:space="4" w:color="auto"/>
                                <w:bottom w:val="single" w:sz="4" w:space="1" w:color="auto"/>
                                <w:right w:val="single" w:sz="4" w:space="4" w:color="auto"/>
                              </w:pBdr>
                            </w:pPr>
                          </w:p>
                          <w:p w14:paraId="1ECAED67" w14:textId="77777777" w:rsidR="00121F0B" w:rsidRDefault="00121F0B" w:rsidP="00121F0B">
                            <w:pPr>
                              <w:pBdr>
                                <w:top w:val="single" w:sz="4" w:space="1" w:color="auto"/>
                                <w:left w:val="single" w:sz="4" w:space="4" w:color="auto"/>
                                <w:bottom w:val="single" w:sz="4" w:space="1" w:color="auto"/>
                                <w:right w:val="single" w:sz="4" w:space="4" w:color="auto"/>
                              </w:pBdr>
                            </w:pPr>
                          </w:p>
                          <w:p w14:paraId="6A024901" w14:textId="77777777" w:rsidR="00121F0B" w:rsidRDefault="00121F0B" w:rsidP="00121F0B">
                            <w:pPr>
                              <w:pBdr>
                                <w:top w:val="single" w:sz="4" w:space="1" w:color="auto"/>
                                <w:left w:val="single" w:sz="4" w:space="4" w:color="auto"/>
                                <w:bottom w:val="single" w:sz="4" w:space="1" w:color="auto"/>
                                <w:right w:val="single" w:sz="4" w:space="4" w:color="auto"/>
                              </w:pBdr>
                            </w:pPr>
                          </w:p>
                          <w:p w14:paraId="74B79B3A" w14:textId="77777777" w:rsidR="00121F0B" w:rsidRDefault="00121F0B" w:rsidP="00121F0B">
                            <w:pPr>
                              <w:pBdr>
                                <w:top w:val="single" w:sz="4" w:space="1" w:color="auto"/>
                                <w:left w:val="single" w:sz="4" w:space="4" w:color="auto"/>
                                <w:bottom w:val="single" w:sz="4" w:space="1" w:color="auto"/>
                                <w:right w:val="single" w:sz="4" w:space="4" w:color="auto"/>
                              </w:pBdr>
                            </w:pPr>
                          </w:p>
                          <w:p w14:paraId="42CB078A" w14:textId="77777777" w:rsidR="00121F0B" w:rsidRDefault="00121F0B" w:rsidP="00121F0B">
                            <w:pPr>
                              <w:pBdr>
                                <w:top w:val="single" w:sz="4" w:space="1" w:color="auto"/>
                                <w:left w:val="single" w:sz="4" w:space="4" w:color="auto"/>
                                <w:bottom w:val="single" w:sz="4" w:space="1" w:color="auto"/>
                                <w:right w:val="single" w:sz="4" w:space="4" w:color="auto"/>
                              </w:pBdr>
                            </w:pPr>
                          </w:p>
                          <w:p w14:paraId="01ED2290" w14:textId="77777777" w:rsidR="00121F0B" w:rsidRDefault="00121F0B" w:rsidP="00121F0B">
                            <w:pPr>
                              <w:pBdr>
                                <w:top w:val="single" w:sz="4" w:space="1" w:color="auto"/>
                                <w:left w:val="single" w:sz="4" w:space="4" w:color="auto"/>
                                <w:bottom w:val="single" w:sz="4" w:space="1" w:color="auto"/>
                                <w:right w:val="single" w:sz="4" w:space="4" w:color="auto"/>
                              </w:pBdr>
                            </w:pPr>
                          </w:p>
                          <w:p w14:paraId="0153913C" w14:textId="7916BC41" w:rsidR="00121F0B" w:rsidRDefault="00121F0B" w:rsidP="00121F0B">
                            <w:r>
                              <w:t xml:space="preserve">What happens to </w:t>
                            </w:r>
                            <w:r w:rsidRPr="0016179E">
                              <w:rPr>
                                <w:i/>
                              </w:rPr>
                              <w:t>air</w:t>
                            </w:r>
                            <w:r>
                              <w:t xml:space="preserve"> inside the Spartina:</w:t>
                            </w:r>
                          </w:p>
                          <w:p w14:paraId="7DF750A2" w14:textId="77777777" w:rsidR="00121F0B" w:rsidRDefault="00121F0B" w:rsidP="00121F0B">
                            <w:pPr>
                              <w:pBdr>
                                <w:top w:val="single" w:sz="4" w:space="1" w:color="auto"/>
                                <w:left w:val="single" w:sz="4" w:space="4" w:color="auto"/>
                                <w:bottom w:val="single" w:sz="4" w:space="1" w:color="auto"/>
                                <w:right w:val="single" w:sz="4" w:space="4" w:color="auto"/>
                              </w:pBdr>
                            </w:pPr>
                          </w:p>
                          <w:p w14:paraId="13DD63A4" w14:textId="77777777" w:rsidR="00121F0B" w:rsidRDefault="00121F0B" w:rsidP="00121F0B">
                            <w:pPr>
                              <w:pBdr>
                                <w:top w:val="single" w:sz="4" w:space="1" w:color="auto"/>
                                <w:left w:val="single" w:sz="4" w:space="4" w:color="auto"/>
                                <w:bottom w:val="single" w:sz="4" w:space="1" w:color="auto"/>
                                <w:right w:val="single" w:sz="4" w:space="4" w:color="auto"/>
                              </w:pBdr>
                            </w:pPr>
                          </w:p>
                          <w:p w14:paraId="2F443690" w14:textId="77777777" w:rsidR="00121F0B" w:rsidRDefault="00121F0B" w:rsidP="00121F0B">
                            <w:pPr>
                              <w:pBdr>
                                <w:top w:val="single" w:sz="4" w:space="1" w:color="auto"/>
                                <w:left w:val="single" w:sz="4" w:space="4" w:color="auto"/>
                                <w:bottom w:val="single" w:sz="4" w:space="1" w:color="auto"/>
                                <w:right w:val="single" w:sz="4" w:space="4" w:color="auto"/>
                              </w:pBdr>
                            </w:pPr>
                          </w:p>
                          <w:p w14:paraId="66EDFDB0" w14:textId="77777777" w:rsidR="00121F0B" w:rsidRDefault="00121F0B" w:rsidP="00121F0B">
                            <w:pPr>
                              <w:pBdr>
                                <w:top w:val="single" w:sz="4" w:space="1" w:color="auto"/>
                                <w:left w:val="single" w:sz="4" w:space="4" w:color="auto"/>
                                <w:bottom w:val="single" w:sz="4" w:space="1" w:color="auto"/>
                                <w:right w:val="single" w:sz="4" w:space="4" w:color="auto"/>
                              </w:pBdr>
                            </w:pPr>
                          </w:p>
                          <w:p w14:paraId="532A3ECD" w14:textId="77777777" w:rsidR="00121F0B" w:rsidRDefault="00121F0B" w:rsidP="00121F0B">
                            <w:pPr>
                              <w:pBdr>
                                <w:top w:val="single" w:sz="4" w:space="1" w:color="auto"/>
                                <w:left w:val="single" w:sz="4" w:space="4" w:color="auto"/>
                                <w:bottom w:val="single" w:sz="4" w:space="1" w:color="auto"/>
                                <w:right w:val="single" w:sz="4" w:space="4" w:color="auto"/>
                              </w:pBdr>
                            </w:pPr>
                          </w:p>
                          <w:p w14:paraId="16B80D9A" w14:textId="77777777" w:rsidR="00121F0B" w:rsidRDefault="00121F0B" w:rsidP="00121F0B">
                            <w:pPr>
                              <w:pBdr>
                                <w:top w:val="single" w:sz="4" w:space="1" w:color="auto"/>
                                <w:left w:val="single" w:sz="4" w:space="4" w:color="auto"/>
                                <w:bottom w:val="single" w:sz="4" w:space="1" w:color="auto"/>
                                <w:right w:val="single" w:sz="4" w:space="4" w:color="auto"/>
                              </w:pBdr>
                            </w:pPr>
                          </w:p>
                          <w:p w14:paraId="2DEE793B" w14:textId="6EDB0E6F" w:rsidR="00121F0B" w:rsidRDefault="00121F0B" w:rsidP="00121F0B">
                            <w:r>
                              <w:t xml:space="preserve">What happens to </w:t>
                            </w:r>
                            <w:r w:rsidRPr="0016179E">
                              <w:rPr>
                                <w:i/>
                              </w:rPr>
                              <w:t xml:space="preserve">sunlight </w:t>
                            </w:r>
                            <w:r>
                              <w:t>inside the Spartina:</w:t>
                            </w:r>
                          </w:p>
                          <w:p w14:paraId="30AD8D53" w14:textId="77777777" w:rsidR="00121F0B" w:rsidRDefault="00121F0B" w:rsidP="00121F0B">
                            <w:pPr>
                              <w:pBdr>
                                <w:top w:val="single" w:sz="4" w:space="1" w:color="auto"/>
                                <w:left w:val="single" w:sz="4" w:space="4" w:color="auto"/>
                                <w:bottom w:val="single" w:sz="4" w:space="1" w:color="auto"/>
                                <w:right w:val="single" w:sz="4" w:space="4" w:color="auto"/>
                              </w:pBdr>
                            </w:pPr>
                          </w:p>
                          <w:p w14:paraId="0D13682C" w14:textId="77777777" w:rsidR="00121F0B" w:rsidRDefault="00121F0B" w:rsidP="00121F0B">
                            <w:pPr>
                              <w:pBdr>
                                <w:top w:val="single" w:sz="4" w:space="1" w:color="auto"/>
                                <w:left w:val="single" w:sz="4" w:space="4" w:color="auto"/>
                                <w:bottom w:val="single" w:sz="4" w:space="1" w:color="auto"/>
                                <w:right w:val="single" w:sz="4" w:space="4" w:color="auto"/>
                              </w:pBdr>
                            </w:pPr>
                          </w:p>
                          <w:p w14:paraId="3C900A3F" w14:textId="77777777" w:rsidR="00121F0B" w:rsidRDefault="00121F0B" w:rsidP="00121F0B">
                            <w:pPr>
                              <w:pBdr>
                                <w:top w:val="single" w:sz="4" w:space="1" w:color="auto"/>
                                <w:left w:val="single" w:sz="4" w:space="4" w:color="auto"/>
                                <w:bottom w:val="single" w:sz="4" w:space="1" w:color="auto"/>
                                <w:right w:val="single" w:sz="4" w:space="4" w:color="auto"/>
                              </w:pBdr>
                            </w:pPr>
                          </w:p>
                          <w:p w14:paraId="7CE5D771" w14:textId="77777777" w:rsidR="00121F0B" w:rsidRDefault="00121F0B" w:rsidP="00121F0B">
                            <w:pPr>
                              <w:pBdr>
                                <w:top w:val="single" w:sz="4" w:space="1" w:color="auto"/>
                                <w:left w:val="single" w:sz="4" w:space="4" w:color="auto"/>
                                <w:bottom w:val="single" w:sz="4" w:space="1" w:color="auto"/>
                                <w:right w:val="single" w:sz="4" w:space="4" w:color="auto"/>
                              </w:pBdr>
                            </w:pPr>
                          </w:p>
                          <w:p w14:paraId="188711F9" w14:textId="77777777" w:rsidR="00121F0B" w:rsidRDefault="00121F0B" w:rsidP="00121F0B">
                            <w:pPr>
                              <w:pBdr>
                                <w:top w:val="single" w:sz="4" w:space="1" w:color="auto"/>
                                <w:left w:val="single" w:sz="4" w:space="4" w:color="auto"/>
                                <w:bottom w:val="single" w:sz="4" w:space="1" w:color="auto"/>
                                <w:right w:val="single" w:sz="4" w:space="4" w:color="auto"/>
                              </w:pBdr>
                            </w:pPr>
                          </w:p>
                          <w:p w14:paraId="10C9441E" w14:textId="77777777" w:rsidR="00121F0B" w:rsidRDefault="00121F0B" w:rsidP="00121F0B">
                            <w:pPr>
                              <w:pBdr>
                                <w:top w:val="single" w:sz="4" w:space="1" w:color="auto"/>
                                <w:left w:val="single" w:sz="4" w:space="4" w:color="auto"/>
                                <w:bottom w:val="single" w:sz="4" w:space="1" w:color="auto"/>
                                <w:right w:val="single" w:sz="4" w:space="4" w:color="auto"/>
                              </w:pBdr>
                            </w:pPr>
                          </w:p>
                          <w:p w14:paraId="1446F164" w14:textId="77777777" w:rsidR="00121F0B" w:rsidRDefault="00121F0B" w:rsidP="00121F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mo="http://schemas.microsoft.com/office/mac/office/2008/main" xmlns:mv="urn:schemas-microsoft-com:mac:vml">
            <w:pict>
              <v:shapetype w14:anchorId="657CC948" id="_x0000_t202" coordsize="21600,21600" o:spt="202" path="m0,0l0,21600,21600,21600,21600,0xe">
                <v:stroke joinstyle="miter"/>
                <v:path gradientshapeok="t" o:connecttype="rect"/>
              </v:shapetype>
              <v:shape id="Text Box 1" o:spid="_x0000_s1026" type="#_x0000_t202" style="position:absolute;margin-left:195pt;margin-top:32.4pt;width:272.5pt;height:50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" filled="f" stroked="f">
                <v:textbox>
                  <w:txbxContent>
                    <w:p w14:paraId="4E4CAAF3" w14:textId="67747870" w:rsidR="00121F0B" w:rsidRDefault="00121F0B" w:rsidP="00121F0B">
                      <w:r>
                        <w:t xml:space="preserve">Four things that </w:t>
                      </w:r>
                      <w:proofErr w:type="spellStart"/>
                      <w:r>
                        <w:t>Spartina</w:t>
                      </w:r>
                      <w:proofErr w:type="spellEnd"/>
                      <w:r>
                        <w:t xml:space="preserve"> need to live and grow are water, soil nutrients, air, and sunlight.  What happens to </w:t>
                      </w:r>
                      <w:r w:rsidRPr="0016179E">
                        <w:rPr>
                          <w:i/>
                        </w:rPr>
                        <w:t>water</w:t>
                      </w:r>
                      <w:r>
                        <w:t xml:space="preserve"> inside the pine:</w:t>
                      </w:r>
                    </w:p>
                    <w:p w14:paraId="6E471BD8" w14:textId="77777777" w:rsidR="00121F0B" w:rsidRDefault="00121F0B" w:rsidP="00121F0B">
                      <w:pPr>
                        <w:pBdr>
                          <w:top w:val="single" w:sz="4" w:space="1" w:color="auto"/>
                          <w:left w:val="single" w:sz="4" w:space="4" w:color="auto"/>
                          <w:bottom w:val="single" w:sz="4" w:space="1" w:color="auto"/>
                          <w:right w:val="single" w:sz="4" w:space="4" w:color="auto"/>
                        </w:pBdr>
                      </w:pPr>
                    </w:p>
                    <w:p w14:paraId="39041911" w14:textId="77777777" w:rsidR="00121F0B" w:rsidRDefault="00121F0B" w:rsidP="00121F0B">
                      <w:pPr>
                        <w:pBdr>
                          <w:top w:val="single" w:sz="4" w:space="1" w:color="auto"/>
                          <w:left w:val="single" w:sz="4" w:space="4" w:color="auto"/>
                          <w:bottom w:val="single" w:sz="4" w:space="1" w:color="auto"/>
                          <w:right w:val="single" w:sz="4" w:space="4" w:color="auto"/>
                        </w:pBdr>
                      </w:pPr>
                    </w:p>
                    <w:p w14:paraId="6D4274B8" w14:textId="77777777" w:rsidR="00121F0B" w:rsidRDefault="00121F0B" w:rsidP="00121F0B">
                      <w:pPr>
                        <w:pBdr>
                          <w:top w:val="single" w:sz="4" w:space="1" w:color="auto"/>
                          <w:left w:val="single" w:sz="4" w:space="4" w:color="auto"/>
                          <w:bottom w:val="single" w:sz="4" w:space="1" w:color="auto"/>
                          <w:right w:val="single" w:sz="4" w:space="4" w:color="auto"/>
                        </w:pBdr>
                      </w:pPr>
                    </w:p>
                    <w:p w14:paraId="2984A4FD" w14:textId="77777777" w:rsidR="00121F0B" w:rsidRDefault="00121F0B" w:rsidP="00121F0B">
                      <w:pPr>
                        <w:pBdr>
                          <w:top w:val="single" w:sz="4" w:space="1" w:color="auto"/>
                          <w:left w:val="single" w:sz="4" w:space="4" w:color="auto"/>
                          <w:bottom w:val="single" w:sz="4" w:space="1" w:color="auto"/>
                          <w:right w:val="single" w:sz="4" w:space="4" w:color="auto"/>
                        </w:pBdr>
                      </w:pPr>
                    </w:p>
                    <w:p w14:paraId="60BA5859" w14:textId="77777777" w:rsidR="00121F0B" w:rsidRDefault="00121F0B" w:rsidP="00121F0B">
                      <w:pPr>
                        <w:pBdr>
                          <w:top w:val="single" w:sz="4" w:space="1" w:color="auto"/>
                          <w:left w:val="single" w:sz="4" w:space="4" w:color="auto"/>
                          <w:bottom w:val="single" w:sz="4" w:space="1" w:color="auto"/>
                          <w:right w:val="single" w:sz="4" w:space="4" w:color="auto"/>
                        </w:pBdr>
                      </w:pPr>
                    </w:p>
                    <w:p w14:paraId="67DC3163" w14:textId="77777777" w:rsidR="00121F0B" w:rsidRDefault="00121F0B" w:rsidP="00121F0B">
                      <w:pPr>
                        <w:pBdr>
                          <w:top w:val="single" w:sz="4" w:space="1" w:color="auto"/>
                          <w:left w:val="single" w:sz="4" w:space="4" w:color="auto"/>
                          <w:bottom w:val="single" w:sz="4" w:space="1" w:color="auto"/>
                          <w:right w:val="single" w:sz="4" w:space="4" w:color="auto"/>
                        </w:pBdr>
                      </w:pPr>
                    </w:p>
                    <w:p w14:paraId="055F81C1" w14:textId="1EA4090C" w:rsidR="00121F0B" w:rsidRDefault="00121F0B" w:rsidP="00121F0B">
                      <w:r>
                        <w:t xml:space="preserve">What happens to </w:t>
                      </w:r>
                      <w:r w:rsidRPr="0016179E">
                        <w:rPr>
                          <w:i/>
                        </w:rPr>
                        <w:t>soil nutrients</w:t>
                      </w:r>
                      <w:r>
                        <w:t xml:space="preserve"> inside the </w:t>
                      </w:r>
                      <w:proofErr w:type="spellStart"/>
                      <w:r>
                        <w:t>Spartina</w:t>
                      </w:r>
                      <w:proofErr w:type="spellEnd"/>
                      <w:r>
                        <w:t>:</w:t>
                      </w:r>
                    </w:p>
                    <w:p w14:paraId="3C0173F9" w14:textId="77777777" w:rsidR="00121F0B" w:rsidRDefault="00121F0B" w:rsidP="00121F0B">
                      <w:pPr>
                        <w:pBdr>
                          <w:top w:val="single" w:sz="4" w:space="1" w:color="auto"/>
                          <w:left w:val="single" w:sz="4" w:space="4" w:color="auto"/>
                          <w:bottom w:val="single" w:sz="4" w:space="1" w:color="auto"/>
                          <w:right w:val="single" w:sz="4" w:space="4" w:color="auto"/>
                        </w:pBdr>
                      </w:pPr>
                    </w:p>
                    <w:p w14:paraId="1ECAED67" w14:textId="77777777" w:rsidR="00121F0B" w:rsidRDefault="00121F0B" w:rsidP="00121F0B">
                      <w:pPr>
                        <w:pBdr>
                          <w:top w:val="single" w:sz="4" w:space="1" w:color="auto"/>
                          <w:left w:val="single" w:sz="4" w:space="4" w:color="auto"/>
                          <w:bottom w:val="single" w:sz="4" w:space="1" w:color="auto"/>
                          <w:right w:val="single" w:sz="4" w:space="4" w:color="auto"/>
                        </w:pBdr>
                      </w:pPr>
                    </w:p>
                    <w:p w14:paraId="6A024901" w14:textId="77777777" w:rsidR="00121F0B" w:rsidRDefault="00121F0B" w:rsidP="00121F0B">
                      <w:pPr>
                        <w:pBdr>
                          <w:top w:val="single" w:sz="4" w:space="1" w:color="auto"/>
                          <w:left w:val="single" w:sz="4" w:space="4" w:color="auto"/>
                          <w:bottom w:val="single" w:sz="4" w:space="1" w:color="auto"/>
                          <w:right w:val="single" w:sz="4" w:space="4" w:color="auto"/>
                        </w:pBdr>
                      </w:pPr>
                    </w:p>
                    <w:p w14:paraId="74B79B3A" w14:textId="77777777" w:rsidR="00121F0B" w:rsidRDefault="00121F0B" w:rsidP="00121F0B">
                      <w:pPr>
                        <w:pBdr>
                          <w:top w:val="single" w:sz="4" w:space="1" w:color="auto"/>
                          <w:left w:val="single" w:sz="4" w:space="4" w:color="auto"/>
                          <w:bottom w:val="single" w:sz="4" w:space="1" w:color="auto"/>
                          <w:right w:val="single" w:sz="4" w:space="4" w:color="auto"/>
                        </w:pBdr>
                      </w:pPr>
                    </w:p>
                    <w:p w14:paraId="42CB078A" w14:textId="77777777" w:rsidR="00121F0B" w:rsidRDefault="00121F0B" w:rsidP="00121F0B">
                      <w:pPr>
                        <w:pBdr>
                          <w:top w:val="single" w:sz="4" w:space="1" w:color="auto"/>
                          <w:left w:val="single" w:sz="4" w:space="4" w:color="auto"/>
                          <w:bottom w:val="single" w:sz="4" w:space="1" w:color="auto"/>
                          <w:right w:val="single" w:sz="4" w:space="4" w:color="auto"/>
                        </w:pBdr>
                      </w:pPr>
                    </w:p>
                    <w:p w14:paraId="01ED2290" w14:textId="77777777" w:rsidR="00121F0B" w:rsidRDefault="00121F0B" w:rsidP="00121F0B">
                      <w:pPr>
                        <w:pBdr>
                          <w:top w:val="single" w:sz="4" w:space="1" w:color="auto"/>
                          <w:left w:val="single" w:sz="4" w:space="4" w:color="auto"/>
                          <w:bottom w:val="single" w:sz="4" w:space="1" w:color="auto"/>
                          <w:right w:val="single" w:sz="4" w:space="4" w:color="auto"/>
                        </w:pBdr>
                      </w:pPr>
                    </w:p>
                    <w:p w14:paraId="0153913C" w14:textId="7916BC41" w:rsidR="00121F0B" w:rsidRDefault="00121F0B" w:rsidP="00121F0B">
                      <w:r>
                        <w:t xml:space="preserve">What happens to </w:t>
                      </w:r>
                      <w:r w:rsidRPr="0016179E">
                        <w:rPr>
                          <w:i/>
                        </w:rPr>
                        <w:t>air</w:t>
                      </w:r>
                      <w:r>
                        <w:t xml:space="preserve"> inside the </w:t>
                      </w:r>
                      <w:proofErr w:type="spellStart"/>
                      <w:r>
                        <w:t>Spartina</w:t>
                      </w:r>
                      <w:proofErr w:type="spellEnd"/>
                      <w:r>
                        <w:t>:</w:t>
                      </w:r>
                    </w:p>
                    <w:p w14:paraId="7DF750A2" w14:textId="77777777" w:rsidR="00121F0B" w:rsidRDefault="00121F0B" w:rsidP="00121F0B">
                      <w:pPr>
                        <w:pBdr>
                          <w:top w:val="single" w:sz="4" w:space="1" w:color="auto"/>
                          <w:left w:val="single" w:sz="4" w:space="4" w:color="auto"/>
                          <w:bottom w:val="single" w:sz="4" w:space="1" w:color="auto"/>
                          <w:right w:val="single" w:sz="4" w:space="4" w:color="auto"/>
                        </w:pBdr>
                      </w:pPr>
                    </w:p>
                    <w:p w14:paraId="13DD63A4" w14:textId="77777777" w:rsidR="00121F0B" w:rsidRDefault="00121F0B" w:rsidP="00121F0B">
                      <w:pPr>
                        <w:pBdr>
                          <w:top w:val="single" w:sz="4" w:space="1" w:color="auto"/>
                          <w:left w:val="single" w:sz="4" w:space="4" w:color="auto"/>
                          <w:bottom w:val="single" w:sz="4" w:space="1" w:color="auto"/>
                          <w:right w:val="single" w:sz="4" w:space="4" w:color="auto"/>
                        </w:pBdr>
                      </w:pPr>
                    </w:p>
                    <w:p w14:paraId="2F443690" w14:textId="77777777" w:rsidR="00121F0B" w:rsidRDefault="00121F0B" w:rsidP="00121F0B">
                      <w:pPr>
                        <w:pBdr>
                          <w:top w:val="single" w:sz="4" w:space="1" w:color="auto"/>
                          <w:left w:val="single" w:sz="4" w:space="4" w:color="auto"/>
                          <w:bottom w:val="single" w:sz="4" w:space="1" w:color="auto"/>
                          <w:right w:val="single" w:sz="4" w:space="4" w:color="auto"/>
                        </w:pBdr>
                      </w:pPr>
                    </w:p>
                    <w:p w14:paraId="66EDFDB0" w14:textId="77777777" w:rsidR="00121F0B" w:rsidRDefault="00121F0B" w:rsidP="00121F0B">
                      <w:pPr>
                        <w:pBdr>
                          <w:top w:val="single" w:sz="4" w:space="1" w:color="auto"/>
                          <w:left w:val="single" w:sz="4" w:space="4" w:color="auto"/>
                          <w:bottom w:val="single" w:sz="4" w:space="1" w:color="auto"/>
                          <w:right w:val="single" w:sz="4" w:space="4" w:color="auto"/>
                        </w:pBdr>
                      </w:pPr>
                    </w:p>
                    <w:p w14:paraId="532A3ECD" w14:textId="77777777" w:rsidR="00121F0B" w:rsidRDefault="00121F0B" w:rsidP="00121F0B">
                      <w:pPr>
                        <w:pBdr>
                          <w:top w:val="single" w:sz="4" w:space="1" w:color="auto"/>
                          <w:left w:val="single" w:sz="4" w:space="4" w:color="auto"/>
                          <w:bottom w:val="single" w:sz="4" w:space="1" w:color="auto"/>
                          <w:right w:val="single" w:sz="4" w:space="4" w:color="auto"/>
                        </w:pBdr>
                      </w:pPr>
                    </w:p>
                    <w:p w14:paraId="16B80D9A" w14:textId="77777777" w:rsidR="00121F0B" w:rsidRDefault="00121F0B" w:rsidP="00121F0B">
                      <w:pPr>
                        <w:pBdr>
                          <w:top w:val="single" w:sz="4" w:space="1" w:color="auto"/>
                          <w:left w:val="single" w:sz="4" w:space="4" w:color="auto"/>
                          <w:bottom w:val="single" w:sz="4" w:space="1" w:color="auto"/>
                          <w:right w:val="single" w:sz="4" w:space="4" w:color="auto"/>
                        </w:pBdr>
                      </w:pPr>
                    </w:p>
                    <w:p w14:paraId="2DEE793B" w14:textId="6EDB0E6F" w:rsidR="00121F0B" w:rsidRDefault="00121F0B" w:rsidP="00121F0B">
                      <w:r>
                        <w:t xml:space="preserve">What happens to </w:t>
                      </w:r>
                      <w:r w:rsidRPr="0016179E">
                        <w:rPr>
                          <w:i/>
                        </w:rPr>
                        <w:t xml:space="preserve">sunlight </w:t>
                      </w:r>
                      <w:r>
                        <w:t xml:space="preserve">inside the </w:t>
                      </w:r>
                      <w:proofErr w:type="spellStart"/>
                      <w:r>
                        <w:t>Spartina</w:t>
                      </w:r>
                      <w:proofErr w:type="spellEnd"/>
                      <w:r>
                        <w:t>:</w:t>
                      </w:r>
                    </w:p>
                    <w:p w14:paraId="30AD8D53" w14:textId="77777777" w:rsidR="00121F0B" w:rsidRDefault="00121F0B" w:rsidP="00121F0B">
                      <w:pPr>
                        <w:pBdr>
                          <w:top w:val="single" w:sz="4" w:space="1" w:color="auto"/>
                          <w:left w:val="single" w:sz="4" w:space="4" w:color="auto"/>
                          <w:bottom w:val="single" w:sz="4" w:space="1" w:color="auto"/>
                          <w:right w:val="single" w:sz="4" w:space="4" w:color="auto"/>
                        </w:pBdr>
                      </w:pPr>
                    </w:p>
                    <w:p w14:paraId="0D13682C" w14:textId="77777777" w:rsidR="00121F0B" w:rsidRDefault="00121F0B" w:rsidP="00121F0B">
                      <w:pPr>
                        <w:pBdr>
                          <w:top w:val="single" w:sz="4" w:space="1" w:color="auto"/>
                          <w:left w:val="single" w:sz="4" w:space="4" w:color="auto"/>
                          <w:bottom w:val="single" w:sz="4" w:space="1" w:color="auto"/>
                          <w:right w:val="single" w:sz="4" w:space="4" w:color="auto"/>
                        </w:pBdr>
                      </w:pPr>
                    </w:p>
                    <w:p w14:paraId="3C900A3F" w14:textId="77777777" w:rsidR="00121F0B" w:rsidRDefault="00121F0B" w:rsidP="00121F0B">
                      <w:pPr>
                        <w:pBdr>
                          <w:top w:val="single" w:sz="4" w:space="1" w:color="auto"/>
                          <w:left w:val="single" w:sz="4" w:space="4" w:color="auto"/>
                          <w:bottom w:val="single" w:sz="4" w:space="1" w:color="auto"/>
                          <w:right w:val="single" w:sz="4" w:space="4" w:color="auto"/>
                        </w:pBdr>
                      </w:pPr>
                    </w:p>
                    <w:p w14:paraId="7CE5D771" w14:textId="77777777" w:rsidR="00121F0B" w:rsidRDefault="00121F0B" w:rsidP="00121F0B">
                      <w:pPr>
                        <w:pBdr>
                          <w:top w:val="single" w:sz="4" w:space="1" w:color="auto"/>
                          <w:left w:val="single" w:sz="4" w:space="4" w:color="auto"/>
                          <w:bottom w:val="single" w:sz="4" w:space="1" w:color="auto"/>
                          <w:right w:val="single" w:sz="4" w:space="4" w:color="auto"/>
                        </w:pBdr>
                      </w:pPr>
                    </w:p>
                    <w:p w14:paraId="188711F9" w14:textId="77777777" w:rsidR="00121F0B" w:rsidRDefault="00121F0B" w:rsidP="00121F0B">
                      <w:pPr>
                        <w:pBdr>
                          <w:top w:val="single" w:sz="4" w:space="1" w:color="auto"/>
                          <w:left w:val="single" w:sz="4" w:space="4" w:color="auto"/>
                          <w:bottom w:val="single" w:sz="4" w:space="1" w:color="auto"/>
                          <w:right w:val="single" w:sz="4" w:space="4" w:color="auto"/>
                        </w:pBdr>
                      </w:pPr>
                    </w:p>
                    <w:p w14:paraId="10C9441E" w14:textId="77777777" w:rsidR="00121F0B" w:rsidRDefault="00121F0B" w:rsidP="00121F0B">
                      <w:pPr>
                        <w:pBdr>
                          <w:top w:val="single" w:sz="4" w:space="1" w:color="auto"/>
                          <w:left w:val="single" w:sz="4" w:space="4" w:color="auto"/>
                          <w:bottom w:val="single" w:sz="4" w:space="1" w:color="auto"/>
                          <w:right w:val="single" w:sz="4" w:space="4" w:color="auto"/>
                        </w:pBdr>
                      </w:pPr>
                    </w:p>
                    <w:p w14:paraId="1446F164" w14:textId="77777777" w:rsidR="00121F0B" w:rsidRDefault="00121F0B" w:rsidP="00121F0B"/>
                  </w:txbxContent>
                </v:textbox>
                <w10:wrap type="square"/>
              </v:shape>
            </w:pict>
          </mc:Fallback>
        </mc:AlternateContent>
      </w:r>
      <w:r w:rsidR="00984885">
        <w:rPr>
          <w:b/>
          <w:bCs/>
          <w:noProof/>
        </w:rPr>
        <w:drawing>
          <wp:inline distT="0" distB="0" distL="0" distR="0" wp14:anchorId="54793C43" wp14:editId="641A806E">
            <wp:extent cx="2097742" cy="6800850"/>
            <wp:effectExtent l="0" t="0" r="10795" b="6350"/>
            <wp:docPr id="3" name="Picture 3" descr="../../../../../../../../Desktop/CarbonTIME_Lesson6_Fig28_Spartina_KMoj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CarbonTIME_Lesson6_Fig28_Spartina_KMojic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15498" cy="6858414"/>
                    </a:xfrm>
                    <a:prstGeom prst="rect">
                      <a:avLst/>
                    </a:prstGeom>
                    <a:noFill/>
                    <a:ln>
                      <a:noFill/>
                    </a:ln>
                  </pic:spPr>
                </pic:pic>
              </a:graphicData>
            </a:graphic>
          </wp:inline>
        </w:drawing>
      </w:r>
    </w:p>
    <w:p w14:paraId="1C31FD0A" w14:textId="6EBF2348" w:rsidR="00FF2985" w:rsidRDefault="0041281F" w:rsidP="0041281F">
      <w:pPr>
        <w:tabs>
          <w:tab w:val="left" w:pos="7929"/>
        </w:tabs>
        <w:rPr>
          <w:b/>
          <w:bCs/>
        </w:rPr>
      </w:pPr>
      <w:r>
        <w:rPr>
          <w:b/>
          <w:bCs/>
        </w:rPr>
        <w:tab/>
      </w:r>
    </w:p>
    <w:p w14:paraId="66F1D763" w14:textId="48E6E072" w:rsidR="007B1C78" w:rsidRPr="00A7479B" w:rsidRDefault="4BFED103" w:rsidP="4BFED103">
      <w:pPr>
        <w:rPr>
          <w:color w:val="FF0000"/>
          <w:sz w:val="24"/>
          <w:szCs w:val="24"/>
        </w:rPr>
      </w:pPr>
      <w:r w:rsidRPr="00A7479B">
        <w:rPr>
          <w:b/>
          <w:bCs/>
          <w:sz w:val="24"/>
          <w:szCs w:val="24"/>
        </w:rPr>
        <w:lastRenderedPageBreak/>
        <w:t>A. Investigating how a Spartina grows and functions</w:t>
      </w:r>
    </w:p>
    <w:p w14:paraId="3D1B5833" w14:textId="7523EC4B" w:rsidR="007B1C78" w:rsidRPr="00753653" w:rsidRDefault="4BFED103" w:rsidP="007B1C78">
      <w:r>
        <w:t xml:space="preserve">A class is investigating how a Spartina grows. The teacher asks the students, “Where does most of the mass of a Spartina come from?” </w:t>
      </w:r>
    </w:p>
    <w:p w14:paraId="32B41F3B" w14:textId="4AE68F15" w:rsidR="004538B0" w:rsidRDefault="72D13CDB" w:rsidP="69BE5017">
      <w:r>
        <w:t xml:space="preserve">a. Three students shared their ideas about what happened. Do you agree or disagree with what each student claims? </w:t>
      </w:r>
    </w:p>
    <w:tbl>
      <w:tblPr>
        <w:tblStyle w:val="TableGridLight"/>
        <w:tblW w:w="0" w:type="auto"/>
        <w:tblLook w:val="0440" w:firstRow="0" w:lastRow="1" w:firstColumn="0" w:lastColumn="0" w:noHBand="0" w:noVBand="1"/>
      </w:tblPr>
      <w:tblGrid>
        <w:gridCol w:w="1560"/>
        <w:gridCol w:w="1530"/>
        <w:gridCol w:w="6270"/>
      </w:tblGrid>
      <w:tr w:rsidR="69BE5017" w14:paraId="37B9BEDD" w14:textId="77777777" w:rsidTr="4BFED103">
        <w:tc>
          <w:tcPr>
            <w:tcW w:w="1560" w:type="dxa"/>
          </w:tcPr>
          <w:p w14:paraId="0B880A31" w14:textId="10403B79" w:rsidR="69BE5017" w:rsidRDefault="114D2197" w:rsidP="69BE5017">
            <w:r>
              <w:t>Agree</w:t>
            </w:r>
          </w:p>
          <w:p w14:paraId="3B54D0D5" w14:textId="3A67DA26" w:rsidR="69BE5017" w:rsidRDefault="69BE5017" w:rsidP="69BE5017"/>
          <w:p w14:paraId="1A3B4ECD" w14:textId="02F542F4" w:rsidR="69BE5017" w:rsidRDefault="69BE5017" w:rsidP="69BE5017"/>
          <w:p w14:paraId="79F0087C" w14:textId="71D7E3B4" w:rsidR="69BE5017" w:rsidRDefault="114D2197" w:rsidP="69BE5017">
            <w:r>
              <w:t>Agree</w:t>
            </w:r>
          </w:p>
          <w:p w14:paraId="6A30ABC3" w14:textId="16F546CE" w:rsidR="69BE5017" w:rsidRDefault="69BE5017" w:rsidP="69BE5017"/>
          <w:p w14:paraId="12999EFE" w14:textId="6585E299" w:rsidR="69BE5017" w:rsidRDefault="69BE5017" w:rsidP="69BE5017"/>
          <w:p w14:paraId="4D452B99" w14:textId="3D7C3701" w:rsidR="69BE5017" w:rsidRDefault="114D2197" w:rsidP="69BE5017">
            <w:r>
              <w:t>Agree</w:t>
            </w:r>
          </w:p>
        </w:tc>
        <w:tc>
          <w:tcPr>
            <w:tcW w:w="1530" w:type="dxa"/>
          </w:tcPr>
          <w:p w14:paraId="43B649C6" w14:textId="0EF30626" w:rsidR="69BE5017" w:rsidRDefault="114D2197" w:rsidP="69BE5017">
            <w:r>
              <w:t>Disagree</w:t>
            </w:r>
          </w:p>
          <w:p w14:paraId="387AB9A2" w14:textId="528A4085" w:rsidR="69BE5017" w:rsidRDefault="69BE5017" w:rsidP="69BE5017"/>
          <w:p w14:paraId="3ADFE66C" w14:textId="572643F7" w:rsidR="69BE5017" w:rsidRDefault="69BE5017" w:rsidP="69BE5017"/>
          <w:p w14:paraId="5C98A5C8" w14:textId="1A87824D" w:rsidR="69BE5017" w:rsidRDefault="114D2197" w:rsidP="69BE5017">
            <w:r>
              <w:t>Disagree</w:t>
            </w:r>
          </w:p>
          <w:p w14:paraId="5201F4E3" w14:textId="4FD4D821" w:rsidR="69BE5017" w:rsidRDefault="69BE5017" w:rsidP="69BE5017"/>
          <w:p w14:paraId="5CEF6E36" w14:textId="744F7E28" w:rsidR="69BE5017" w:rsidRDefault="69BE5017" w:rsidP="69BE5017"/>
          <w:p w14:paraId="289E559A" w14:textId="41432EA7" w:rsidR="69BE5017" w:rsidRDefault="114D2197" w:rsidP="69BE5017">
            <w:r>
              <w:t>Disagree</w:t>
            </w:r>
          </w:p>
        </w:tc>
        <w:tc>
          <w:tcPr>
            <w:tcW w:w="6270" w:type="dxa"/>
          </w:tcPr>
          <w:p w14:paraId="29175ABD" w14:textId="3B143458" w:rsidR="69BE5017" w:rsidRDefault="00D47F8F" w:rsidP="69BE5017">
            <w:r>
              <w:t>Mitch</w:t>
            </w:r>
            <w:r w:rsidR="4BFED103">
              <w:t xml:space="preserve">: "I think a growing Spartina gains most of its mass from nutrients in the soil." </w:t>
            </w:r>
          </w:p>
          <w:p w14:paraId="5FA43E21" w14:textId="45568A1A" w:rsidR="69BE5017" w:rsidRDefault="69BE5017" w:rsidP="69BE5017"/>
          <w:p w14:paraId="4A61F9E9" w14:textId="6A716D48" w:rsidR="69BE5017" w:rsidRDefault="00D47F8F" w:rsidP="4BFED103">
            <w:r>
              <w:t>Andrea</w:t>
            </w:r>
            <w:r w:rsidR="4BFED103">
              <w:t>: "I think a Spartina gains most of its mass from gases in the air."</w:t>
            </w:r>
          </w:p>
          <w:p w14:paraId="2AB561A8" w14:textId="0E765471" w:rsidR="69BE5017" w:rsidRDefault="69BE5017" w:rsidP="69BE5017"/>
          <w:p w14:paraId="066EE402" w14:textId="1D56DCB3" w:rsidR="69BE5017" w:rsidRDefault="00D47F8F" w:rsidP="4BFED103">
            <w:r>
              <w:t>Jamal</w:t>
            </w:r>
            <w:r w:rsidR="4BFED103">
              <w:t>: “I think a Spartina gains most of its mass from the sunlight.”</w:t>
            </w:r>
          </w:p>
        </w:tc>
      </w:tr>
    </w:tbl>
    <w:p w14:paraId="357BE15F" w14:textId="1F6CA678" w:rsidR="69BE5017" w:rsidRDefault="69BE5017" w:rsidP="69BE5017"/>
    <w:p w14:paraId="4FE9FB52" w14:textId="62F2B643" w:rsidR="007B1C78" w:rsidRPr="00753653" w:rsidRDefault="114D2197" w:rsidP="69BE5017">
      <w:r>
        <w:t>b. Provide an explanation. Why did you agree or disagree with each student's claim that you did?</w:t>
      </w:r>
    </w:p>
    <w:p w14:paraId="5E5B6AFA" w14:textId="77777777" w:rsidR="007B1C78" w:rsidRPr="00FC7EEA" w:rsidRDefault="007B1C78" w:rsidP="007B1C78">
      <w:pPr>
        <w:rPr>
          <w:rFonts w:cs="Arial"/>
          <w:noProof/>
          <w:color w:val="FF0000"/>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7B1C78" w:rsidRPr="00FC7EEA" w14:paraId="220CB8C0" w14:textId="77777777" w:rsidTr="008D7863">
        <w:tc>
          <w:tcPr>
            <w:tcW w:w="9360" w:type="dxa"/>
          </w:tcPr>
          <w:p w14:paraId="7423F220" w14:textId="77777777" w:rsidR="007B1C78" w:rsidRPr="00FC7EEA" w:rsidRDefault="007B1C78" w:rsidP="008D7863">
            <w:pPr>
              <w:spacing w:line="360" w:lineRule="auto"/>
              <w:rPr>
                <w:rFonts w:cs="Arial"/>
                <w:color w:val="FF0000"/>
              </w:rPr>
            </w:pPr>
          </w:p>
        </w:tc>
      </w:tr>
      <w:tr w:rsidR="007B1C78" w:rsidRPr="00FC7EEA" w14:paraId="0DF8B5CF" w14:textId="77777777" w:rsidTr="008D7863">
        <w:tc>
          <w:tcPr>
            <w:tcW w:w="9360" w:type="dxa"/>
          </w:tcPr>
          <w:p w14:paraId="5D1872CB" w14:textId="77777777" w:rsidR="007B1C78" w:rsidRPr="00FC7EEA" w:rsidRDefault="007B1C78" w:rsidP="008D7863">
            <w:pPr>
              <w:spacing w:line="360" w:lineRule="auto"/>
              <w:rPr>
                <w:rFonts w:cs="Arial"/>
                <w:color w:val="FF0000"/>
              </w:rPr>
            </w:pPr>
          </w:p>
        </w:tc>
      </w:tr>
      <w:tr w:rsidR="007B1C78" w:rsidRPr="00FC7EEA" w14:paraId="17767C93" w14:textId="77777777" w:rsidTr="008D7863">
        <w:tc>
          <w:tcPr>
            <w:tcW w:w="9360" w:type="dxa"/>
          </w:tcPr>
          <w:p w14:paraId="1963746F" w14:textId="77777777" w:rsidR="007B1C78" w:rsidRPr="00FC7EEA" w:rsidRDefault="007B1C78" w:rsidP="008D7863">
            <w:pPr>
              <w:spacing w:line="360" w:lineRule="auto"/>
              <w:rPr>
                <w:rFonts w:cs="Arial"/>
                <w:color w:val="FF0000"/>
              </w:rPr>
            </w:pPr>
          </w:p>
        </w:tc>
      </w:tr>
    </w:tbl>
    <w:p w14:paraId="707FA37B" w14:textId="408C47C6" w:rsidR="007B1C78" w:rsidRPr="00FC7EEA" w:rsidRDefault="007B1C78" w:rsidP="69BE5017">
      <w:pPr>
        <w:textAlignment w:val="center"/>
        <w:rPr>
          <w:color w:val="FF0000"/>
        </w:rPr>
      </w:pPr>
    </w:p>
    <w:p w14:paraId="45A7C112" w14:textId="7A9B10FC" w:rsidR="2419F059" w:rsidRDefault="4BFED103" w:rsidP="4BFED103">
      <w:r w:rsidRPr="4BFED103">
        <w:rPr>
          <w:rFonts w:eastAsia="Arial" w:cs="Arial"/>
        </w:rPr>
        <w:t xml:space="preserve">c. The class does an experiment to investigate how a </w:t>
      </w:r>
      <w:r>
        <w:t>Spartina</w:t>
      </w:r>
      <w:r w:rsidRPr="4BFED103">
        <w:rPr>
          <w:rFonts w:eastAsia="Arial" w:cs="Arial"/>
        </w:rPr>
        <w:t xml:space="preserve"> grows. They started by selecting six </w:t>
      </w:r>
      <w:r w:rsidRPr="4BFED103">
        <w:rPr>
          <w:rFonts w:eastAsia="Arial" w:cs="Arial"/>
          <w:b/>
          <w:bCs/>
        </w:rPr>
        <w:t>identical</w:t>
      </w:r>
      <w:r w:rsidRPr="4BFED103">
        <w:rPr>
          <w:rFonts w:eastAsia="Arial" w:cs="Arial"/>
        </w:rPr>
        <w:t xml:space="preserve"> </w:t>
      </w:r>
      <w:r>
        <w:t>Spartinas</w:t>
      </w:r>
      <w:r w:rsidRPr="4BFED103">
        <w:rPr>
          <w:rFonts w:eastAsia="Arial" w:cs="Arial"/>
        </w:rPr>
        <w:t xml:space="preserve">. Three of those plants were grown in regular soil. The other three plants had extra soil nutrients added to the soil in the pots. They put all six plants under </w:t>
      </w:r>
      <w:r w:rsidRPr="4BFED103">
        <w:rPr>
          <w:rFonts w:eastAsia="Arial" w:cs="Arial"/>
          <w:b/>
          <w:bCs/>
        </w:rPr>
        <w:t>identical</w:t>
      </w:r>
      <w:r w:rsidRPr="4BFED103">
        <w:rPr>
          <w:rFonts w:eastAsia="Arial" w:cs="Arial"/>
        </w:rPr>
        <w:t xml:space="preserve"> conditions (i.e., the same light conditions, the same watering conditions) and let them continue growing for one month. At the end of the month, the class weighed each of the six Spartinas and recorded their weights in the table below. They also recorded the weight of the soil nutrients added to three of the pots. </w:t>
      </w:r>
    </w:p>
    <w:p w14:paraId="4A316198" w14:textId="6310A47B" w:rsidR="007B1C78" w:rsidRPr="00FC7EEA" w:rsidRDefault="007B1C78" w:rsidP="5A1E48CA">
      <w:pPr>
        <w:rPr>
          <w:rFonts w:cs="Arial"/>
        </w:rPr>
      </w:pP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7B1C78" w:rsidRPr="00FC7EEA" w14:paraId="488512D1" w14:textId="77777777" w:rsidTr="0FE73A03">
        <w:tc>
          <w:tcPr>
            <w:tcW w:w="4104" w:type="dxa"/>
            <w:gridSpan w:val="3"/>
            <w:tcBorders>
              <w:right w:val="single" w:sz="4" w:space="0" w:color="auto"/>
            </w:tcBorders>
          </w:tcPr>
          <w:p w14:paraId="6379E15A" w14:textId="333D057A" w:rsidR="007B1C78" w:rsidRPr="00FC7EEA" w:rsidRDefault="0FE73A03" w:rsidP="0FE73A03">
            <w:pPr>
              <w:jc w:val="center"/>
              <w:rPr>
                <w:rFonts w:cs="Arial"/>
                <w:b/>
                <w:bCs/>
              </w:rPr>
            </w:pPr>
            <w:r w:rsidRPr="0FE73A03">
              <w:rPr>
                <w:rFonts w:cs="Arial"/>
                <w:b/>
                <w:bCs/>
              </w:rPr>
              <w:t>Spartinas with regular soil</w:t>
            </w:r>
          </w:p>
        </w:tc>
        <w:tc>
          <w:tcPr>
            <w:tcW w:w="1368" w:type="dxa"/>
            <w:tcBorders>
              <w:top w:val="nil"/>
              <w:left w:val="single" w:sz="4" w:space="0" w:color="auto"/>
              <w:bottom w:val="nil"/>
              <w:right w:val="single" w:sz="4" w:space="0" w:color="auto"/>
            </w:tcBorders>
          </w:tcPr>
          <w:p w14:paraId="55C7316E" w14:textId="77777777" w:rsidR="007B1C78" w:rsidRPr="00FC7EEA" w:rsidRDefault="007B1C78" w:rsidP="5A1E48CA">
            <w:pPr>
              <w:rPr>
                <w:rFonts w:cs="Arial"/>
              </w:rPr>
            </w:pPr>
          </w:p>
        </w:tc>
        <w:tc>
          <w:tcPr>
            <w:tcW w:w="4104" w:type="dxa"/>
            <w:gridSpan w:val="3"/>
            <w:tcBorders>
              <w:left w:val="single" w:sz="4" w:space="0" w:color="auto"/>
            </w:tcBorders>
          </w:tcPr>
          <w:p w14:paraId="55C02CD7" w14:textId="074B6BB9" w:rsidR="007B1C78" w:rsidRPr="00FC7EEA" w:rsidRDefault="0FE73A03" w:rsidP="0FE73A03">
            <w:pPr>
              <w:jc w:val="center"/>
              <w:rPr>
                <w:rFonts w:cs="Arial"/>
                <w:b/>
                <w:bCs/>
              </w:rPr>
            </w:pPr>
            <w:r w:rsidRPr="0FE73A03">
              <w:rPr>
                <w:rFonts w:cs="Arial"/>
                <w:b/>
                <w:bCs/>
              </w:rPr>
              <w:t>Spartinas with regular soil plus soil nutrients</w:t>
            </w:r>
          </w:p>
        </w:tc>
      </w:tr>
      <w:tr w:rsidR="007B1C78" w:rsidRPr="00FC7EEA" w14:paraId="127B7C5F" w14:textId="77777777" w:rsidTr="0FE73A03">
        <w:tc>
          <w:tcPr>
            <w:tcW w:w="1368" w:type="dxa"/>
          </w:tcPr>
          <w:p w14:paraId="342FA62E" w14:textId="77777777" w:rsidR="007B1C78" w:rsidRPr="00FC7EEA" w:rsidRDefault="5A1E48CA" w:rsidP="5A1E48CA">
            <w:pPr>
              <w:rPr>
                <w:rFonts w:cs="Arial"/>
              </w:rPr>
            </w:pPr>
            <w:r w:rsidRPr="5A1E48CA">
              <w:rPr>
                <w:rFonts w:cs="Arial"/>
              </w:rPr>
              <w:t>Plant</w:t>
            </w:r>
          </w:p>
        </w:tc>
        <w:tc>
          <w:tcPr>
            <w:tcW w:w="1368" w:type="dxa"/>
          </w:tcPr>
          <w:p w14:paraId="23070CC7" w14:textId="77777777" w:rsidR="007B1C78" w:rsidRPr="00FC7EEA" w:rsidRDefault="5A1E48CA" w:rsidP="5A1E48CA">
            <w:pPr>
              <w:rPr>
                <w:rFonts w:cs="Arial"/>
              </w:rPr>
            </w:pPr>
            <w:r w:rsidRPr="5A1E48CA">
              <w:rPr>
                <w:rFonts w:cs="Arial"/>
              </w:rPr>
              <w:t>Mass of nutrients added (grams)</w:t>
            </w:r>
          </w:p>
        </w:tc>
        <w:tc>
          <w:tcPr>
            <w:tcW w:w="1368" w:type="dxa"/>
            <w:tcBorders>
              <w:right w:val="single" w:sz="4" w:space="0" w:color="auto"/>
            </w:tcBorders>
          </w:tcPr>
          <w:p w14:paraId="6081EE81" w14:textId="77777777" w:rsidR="007B1C78" w:rsidRPr="00FC7EEA" w:rsidRDefault="5A1E48CA" w:rsidP="5A1E48CA">
            <w:pPr>
              <w:rPr>
                <w:rFonts w:cs="Arial"/>
              </w:rPr>
            </w:pPr>
            <w:r w:rsidRPr="5A1E48CA">
              <w:rPr>
                <w:rFonts w:cs="Arial"/>
              </w:rPr>
              <w:t>Mass gained by plant (grams)</w:t>
            </w:r>
          </w:p>
        </w:tc>
        <w:tc>
          <w:tcPr>
            <w:tcW w:w="1368" w:type="dxa"/>
            <w:tcBorders>
              <w:top w:val="nil"/>
              <w:left w:val="single" w:sz="4" w:space="0" w:color="auto"/>
              <w:bottom w:val="nil"/>
              <w:right w:val="single" w:sz="4" w:space="0" w:color="auto"/>
            </w:tcBorders>
          </w:tcPr>
          <w:p w14:paraId="73A7BE40" w14:textId="77777777" w:rsidR="007B1C78" w:rsidRPr="00FC7EEA" w:rsidRDefault="007B1C78" w:rsidP="5A1E48CA">
            <w:pPr>
              <w:rPr>
                <w:rFonts w:cs="Arial"/>
              </w:rPr>
            </w:pPr>
          </w:p>
        </w:tc>
        <w:tc>
          <w:tcPr>
            <w:tcW w:w="1368" w:type="dxa"/>
            <w:tcBorders>
              <w:left w:val="single" w:sz="4" w:space="0" w:color="auto"/>
            </w:tcBorders>
          </w:tcPr>
          <w:p w14:paraId="053A92F7" w14:textId="77777777" w:rsidR="007B1C78" w:rsidRPr="00FC7EEA" w:rsidRDefault="5A1E48CA" w:rsidP="5A1E48CA">
            <w:pPr>
              <w:rPr>
                <w:rFonts w:cs="Arial"/>
              </w:rPr>
            </w:pPr>
            <w:r w:rsidRPr="5A1E48CA">
              <w:rPr>
                <w:rFonts w:cs="Arial"/>
              </w:rPr>
              <w:t>Plant</w:t>
            </w:r>
          </w:p>
        </w:tc>
        <w:tc>
          <w:tcPr>
            <w:tcW w:w="1368" w:type="dxa"/>
          </w:tcPr>
          <w:p w14:paraId="3324CEFE" w14:textId="77777777" w:rsidR="007B1C78" w:rsidRPr="00FC7EEA" w:rsidRDefault="5A1E48CA" w:rsidP="5A1E48CA">
            <w:pPr>
              <w:rPr>
                <w:rFonts w:cs="Arial"/>
              </w:rPr>
            </w:pPr>
            <w:r w:rsidRPr="5A1E48CA">
              <w:rPr>
                <w:rFonts w:cs="Arial"/>
              </w:rPr>
              <w:t>Mass of nutrients added (grams)</w:t>
            </w:r>
          </w:p>
        </w:tc>
        <w:tc>
          <w:tcPr>
            <w:tcW w:w="1368" w:type="dxa"/>
          </w:tcPr>
          <w:p w14:paraId="2625C822" w14:textId="77777777" w:rsidR="007B1C78" w:rsidRPr="00FC7EEA" w:rsidRDefault="5A1E48CA" w:rsidP="5A1E48CA">
            <w:pPr>
              <w:rPr>
                <w:rFonts w:cs="Arial"/>
              </w:rPr>
            </w:pPr>
            <w:r w:rsidRPr="5A1E48CA">
              <w:rPr>
                <w:rFonts w:cs="Arial"/>
              </w:rPr>
              <w:t>Mass gained by plant (grams)</w:t>
            </w:r>
          </w:p>
        </w:tc>
      </w:tr>
      <w:tr w:rsidR="007B1C78" w:rsidRPr="00FC7EEA" w14:paraId="017EB194" w14:textId="77777777" w:rsidTr="0FE73A03">
        <w:tc>
          <w:tcPr>
            <w:tcW w:w="1368" w:type="dxa"/>
          </w:tcPr>
          <w:p w14:paraId="265F0EF2" w14:textId="77777777" w:rsidR="007B1C78" w:rsidRPr="00FC7EEA" w:rsidRDefault="33395AFE" w:rsidP="33395AFE">
            <w:pPr>
              <w:rPr>
                <w:rFonts w:cs="Arial"/>
              </w:rPr>
            </w:pPr>
            <w:r w:rsidRPr="33395AFE">
              <w:rPr>
                <w:rFonts w:cs="Arial"/>
              </w:rPr>
              <w:t>1</w:t>
            </w:r>
          </w:p>
        </w:tc>
        <w:tc>
          <w:tcPr>
            <w:tcW w:w="1368" w:type="dxa"/>
          </w:tcPr>
          <w:p w14:paraId="27CD29DD"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4CBD5DC" w14:textId="646A7181" w:rsidR="007B1C78" w:rsidRPr="00FC7EEA" w:rsidRDefault="4BFED103" w:rsidP="4BFED103">
            <w:pPr>
              <w:jc w:val="center"/>
              <w:rPr>
                <w:rFonts w:cs="Arial"/>
              </w:rPr>
            </w:pPr>
            <w:r w:rsidRPr="4BFED103">
              <w:rPr>
                <w:rFonts w:cs="Arial"/>
              </w:rPr>
              <w:t>30</w:t>
            </w:r>
          </w:p>
        </w:tc>
        <w:tc>
          <w:tcPr>
            <w:tcW w:w="1368" w:type="dxa"/>
            <w:tcBorders>
              <w:top w:val="nil"/>
              <w:left w:val="single" w:sz="4" w:space="0" w:color="auto"/>
              <w:bottom w:val="nil"/>
              <w:right w:val="single" w:sz="4" w:space="0" w:color="auto"/>
            </w:tcBorders>
          </w:tcPr>
          <w:p w14:paraId="1AD812D8" w14:textId="77777777" w:rsidR="007B1C78" w:rsidRPr="00FC7EEA" w:rsidRDefault="007B1C78" w:rsidP="5A1E48CA">
            <w:pPr>
              <w:rPr>
                <w:rFonts w:cs="Arial"/>
              </w:rPr>
            </w:pPr>
          </w:p>
        </w:tc>
        <w:tc>
          <w:tcPr>
            <w:tcW w:w="1368" w:type="dxa"/>
            <w:tcBorders>
              <w:left w:val="single" w:sz="4" w:space="0" w:color="auto"/>
            </w:tcBorders>
          </w:tcPr>
          <w:p w14:paraId="6E57AB9A" w14:textId="5173E445" w:rsidR="007B1C78" w:rsidRPr="00FC7EEA" w:rsidRDefault="33395AFE" w:rsidP="33395AFE">
            <w:pPr>
              <w:rPr>
                <w:rFonts w:cs="Arial"/>
              </w:rPr>
            </w:pPr>
            <w:r w:rsidRPr="33395AFE">
              <w:rPr>
                <w:rFonts w:cs="Arial"/>
              </w:rPr>
              <w:t>4</w:t>
            </w:r>
          </w:p>
        </w:tc>
        <w:tc>
          <w:tcPr>
            <w:tcW w:w="1368" w:type="dxa"/>
          </w:tcPr>
          <w:p w14:paraId="345F298F"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41CA1B1B" w14:textId="35943AC6" w:rsidR="007B1C78" w:rsidRPr="00FC7EEA" w:rsidRDefault="4BFED103" w:rsidP="4BFED103">
            <w:pPr>
              <w:jc w:val="center"/>
              <w:rPr>
                <w:rFonts w:cs="Arial"/>
              </w:rPr>
            </w:pPr>
            <w:r w:rsidRPr="4BFED103">
              <w:rPr>
                <w:rFonts w:cs="Arial"/>
              </w:rPr>
              <w:t>48</w:t>
            </w:r>
          </w:p>
        </w:tc>
      </w:tr>
      <w:tr w:rsidR="007B1C78" w:rsidRPr="00FC7EEA" w14:paraId="0A550D75" w14:textId="77777777" w:rsidTr="0FE73A03">
        <w:tc>
          <w:tcPr>
            <w:tcW w:w="1368" w:type="dxa"/>
          </w:tcPr>
          <w:p w14:paraId="746F3B47" w14:textId="77777777" w:rsidR="007B1C78" w:rsidRPr="00FC7EEA" w:rsidRDefault="33395AFE" w:rsidP="33395AFE">
            <w:pPr>
              <w:rPr>
                <w:rFonts w:cs="Arial"/>
              </w:rPr>
            </w:pPr>
            <w:r w:rsidRPr="33395AFE">
              <w:rPr>
                <w:rFonts w:cs="Arial"/>
              </w:rPr>
              <w:t>2</w:t>
            </w:r>
          </w:p>
        </w:tc>
        <w:tc>
          <w:tcPr>
            <w:tcW w:w="1368" w:type="dxa"/>
          </w:tcPr>
          <w:p w14:paraId="6A41FBB1"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061A612" w14:textId="43885185" w:rsidR="007B1C78" w:rsidRPr="00FC7EEA" w:rsidRDefault="4BFED103" w:rsidP="4BFED103">
            <w:pPr>
              <w:jc w:val="center"/>
              <w:rPr>
                <w:rFonts w:cs="Arial"/>
              </w:rPr>
            </w:pPr>
            <w:r w:rsidRPr="4BFED103">
              <w:rPr>
                <w:rFonts w:cs="Arial"/>
              </w:rPr>
              <w:t>31</w:t>
            </w:r>
          </w:p>
        </w:tc>
        <w:tc>
          <w:tcPr>
            <w:tcW w:w="1368" w:type="dxa"/>
            <w:tcBorders>
              <w:top w:val="nil"/>
              <w:left w:val="single" w:sz="4" w:space="0" w:color="auto"/>
              <w:bottom w:val="nil"/>
              <w:right w:val="single" w:sz="4" w:space="0" w:color="auto"/>
            </w:tcBorders>
          </w:tcPr>
          <w:p w14:paraId="3D2CC22D" w14:textId="77777777" w:rsidR="007B1C78" w:rsidRPr="00FC7EEA" w:rsidRDefault="007B1C78" w:rsidP="5A1E48CA">
            <w:pPr>
              <w:rPr>
                <w:rFonts w:cs="Arial"/>
              </w:rPr>
            </w:pPr>
          </w:p>
        </w:tc>
        <w:tc>
          <w:tcPr>
            <w:tcW w:w="1368" w:type="dxa"/>
            <w:tcBorders>
              <w:left w:val="single" w:sz="4" w:space="0" w:color="auto"/>
            </w:tcBorders>
          </w:tcPr>
          <w:p w14:paraId="792216AE" w14:textId="06276643" w:rsidR="007B1C78" w:rsidRPr="00FC7EEA" w:rsidRDefault="33395AFE" w:rsidP="33395AFE">
            <w:pPr>
              <w:rPr>
                <w:rFonts w:cs="Arial"/>
              </w:rPr>
            </w:pPr>
            <w:r w:rsidRPr="33395AFE">
              <w:rPr>
                <w:rFonts w:cs="Arial"/>
              </w:rPr>
              <w:t>5</w:t>
            </w:r>
          </w:p>
        </w:tc>
        <w:tc>
          <w:tcPr>
            <w:tcW w:w="1368" w:type="dxa"/>
          </w:tcPr>
          <w:p w14:paraId="2BCD13BD"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757AFD51" w14:textId="20863DAD" w:rsidR="007B1C78" w:rsidRPr="00FC7EEA" w:rsidRDefault="4BFED103" w:rsidP="4BFED103">
            <w:pPr>
              <w:jc w:val="center"/>
              <w:rPr>
                <w:rFonts w:cs="Arial"/>
              </w:rPr>
            </w:pPr>
            <w:r w:rsidRPr="4BFED103">
              <w:rPr>
                <w:rFonts w:cs="Arial"/>
              </w:rPr>
              <w:t>41</w:t>
            </w:r>
          </w:p>
        </w:tc>
      </w:tr>
      <w:tr w:rsidR="007B1C78" w:rsidRPr="00FC7EEA" w14:paraId="4CAAED85" w14:textId="77777777" w:rsidTr="0FE73A03">
        <w:tc>
          <w:tcPr>
            <w:tcW w:w="1368" w:type="dxa"/>
          </w:tcPr>
          <w:p w14:paraId="7BF1ECE2" w14:textId="77777777" w:rsidR="007B1C78" w:rsidRPr="00FC7EEA" w:rsidRDefault="33395AFE" w:rsidP="33395AFE">
            <w:pPr>
              <w:rPr>
                <w:rFonts w:cs="Arial"/>
              </w:rPr>
            </w:pPr>
            <w:r w:rsidRPr="33395AFE">
              <w:rPr>
                <w:rFonts w:cs="Arial"/>
              </w:rPr>
              <w:t>3</w:t>
            </w:r>
          </w:p>
        </w:tc>
        <w:tc>
          <w:tcPr>
            <w:tcW w:w="1368" w:type="dxa"/>
          </w:tcPr>
          <w:p w14:paraId="0B19A0D4"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713B88E7" w14:textId="448A7A06" w:rsidR="007B1C78" w:rsidRPr="00FC7EEA" w:rsidRDefault="4BFED103" w:rsidP="4BFED103">
            <w:pPr>
              <w:jc w:val="center"/>
              <w:rPr>
                <w:rFonts w:cs="Arial"/>
              </w:rPr>
            </w:pPr>
            <w:r w:rsidRPr="4BFED103">
              <w:rPr>
                <w:rFonts w:cs="Arial"/>
              </w:rPr>
              <w:t>29</w:t>
            </w:r>
          </w:p>
        </w:tc>
        <w:tc>
          <w:tcPr>
            <w:tcW w:w="1368" w:type="dxa"/>
            <w:tcBorders>
              <w:top w:val="nil"/>
              <w:left w:val="single" w:sz="4" w:space="0" w:color="auto"/>
              <w:bottom w:val="nil"/>
              <w:right w:val="single" w:sz="4" w:space="0" w:color="auto"/>
            </w:tcBorders>
          </w:tcPr>
          <w:p w14:paraId="14000659" w14:textId="77777777" w:rsidR="007B1C78" w:rsidRPr="00FC7EEA" w:rsidRDefault="007B1C78" w:rsidP="5A1E48CA">
            <w:pPr>
              <w:rPr>
                <w:rFonts w:cs="Arial"/>
              </w:rPr>
            </w:pPr>
          </w:p>
        </w:tc>
        <w:tc>
          <w:tcPr>
            <w:tcW w:w="1368" w:type="dxa"/>
            <w:tcBorders>
              <w:left w:val="single" w:sz="4" w:space="0" w:color="auto"/>
            </w:tcBorders>
          </w:tcPr>
          <w:p w14:paraId="600044B2" w14:textId="59AE0C18" w:rsidR="007B1C78" w:rsidRPr="00FC7EEA" w:rsidRDefault="33395AFE" w:rsidP="33395AFE">
            <w:pPr>
              <w:rPr>
                <w:rFonts w:cs="Arial"/>
              </w:rPr>
            </w:pPr>
            <w:r w:rsidRPr="33395AFE">
              <w:rPr>
                <w:rFonts w:cs="Arial"/>
              </w:rPr>
              <w:t>6</w:t>
            </w:r>
          </w:p>
        </w:tc>
        <w:tc>
          <w:tcPr>
            <w:tcW w:w="1368" w:type="dxa"/>
          </w:tcPr>
          <w:p w14:paraId="05583BA2"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24F45699" w14:textId="7370687B" w:rsidR="007B1C78" w:rsidRPr="00FC7EEA" w:rsidRDefault="4BFED103" w:rsidP="4BFED103">
            <w:pPr>
              <w:jc w:val="center"/>
              <w:rPr>
                <w:rFonts w:cs="Arial"/>
              </w:rPr>
            </w:pPr>
            <w:r w:rsidRPr="4BFED103">
              <w:rPr>
                <w:rFonts w:cs="Arial"/>
              </w:rPr>
              <w:t>47</w:t>
            </w:r>
          </w:p>
        </w:tc>
      </w:tr>
      <w:tr w:rsidR="007B1C78" w:rsidRPr="00FC7EEA" w14:paraId="0CF5F3D8" w14:textId="77777777" w:rsidTr="0FE73A03">
        <w:tc>
          <w:tcPr>
            <w:tcW w:w="1368" w:type="dxa"/>
          </w:tcPr>
          <w:p w14:paraId="5466DB29" w14:textId="77777777" w:rsidR="007B1C78" w:rsidRPr="00FC7EEA" w:rsidRDefault="5A1E48CA" w:rsidP="5A1E48CA">
            <w:pPr>
              <w:rPr>
                <w:rFonts w:cs="Arial"/>
                <w:b/>
                <w:bCs/>
              </w:rPr>
            </w:pPr>
            <w:r w:rsidRPr="5A1E48CA">
              <w:rPr>
                <w:rFonts w:cs="Arial"/>
                <w:b/>
                <w:bCs/>
              </w:rPr>
              <w:t>Average</w:t>
            </w:r>
          </w:p>
        </w:tc>
        <w:tc>
          <w:tcPr>
            <w:tcW w:w="1368" w:type="dxa"/>
          </w:tcPr>
          <w:p w14:paraId="08F2978E" w14:textId="77777777" w:rsidR="007B1C78" w:rsidRPr="00FC7EEA" w:rsidRDefault="33395AFE" w:rsidP="33395AFE">
            <w:pPr>
              <w:jc w:val="center"/>
              <w:rPr>
                <w:rFonts w:eastAsiaTheme="minorEastAsia" w:cs="Arial"/>
                <w:b/>
                <w:bCs/>
              </w:rPr>
            </w:pPr>
            <w:r w:rsidRPr="33395AFE">
              <w:rPr>
                <w:rFonts w:cs="Arial"/>
                <w:b/>
                <w:bCs/>
              </w:rPr>
              <w:t>0</w:t>
            </w:r>
          </w:p>
        </w:tc>
        <w:tc>
          <w:tcPr>
            <w:tcW w:w="1368" w:type="dxa"/>
            <w:tcBorders>
              <w:right w:val="single" w:sz="4" w:space="0" w:color="auto"/>
            </w:tcBorders>
          </w:tcPr>
          <w:p w14:paraId="5DACC607" w14:textId="790A4ACE" w:rsidR="007B1C78" w:rsidRPr="00FC7EEA" w:rsidRDefault="4BFED103" w:rsidP="4BFED103">
            <w:pPr>
              <w:jc w:val="center"/>
              <w:rPr>
                <w:rFonts w:cs="Arial"/>
                <w:b/>
                <w:bCs/>
              </w:rPr>
            </w:pPr>
            <w:r w:rsidRPr="4BFED103">
              <w:rPr>
                <w:rFonts w:cs="Arial"/>
                <w:b/>
                <w:bCs/>
              </w:rPr>
              <w:t>30</w:t>
            </w:r>
          </w:p>
        </w:tc>
        <w:tc>
          <w:tcPr>
            <w:tcW w:w="1368" w:type="dxa"/>
            <w:tcBorders>
              <w:top w:val="nil"/>
              <w:left w:val="single" w:sz="4" w:space="0" w:color="auto"/>
              <w:bottom w:val="nil"/>
              <w:right w:val="single" w:sz="4" w:space="0" w:color="auto"/>
            </w:tcBorders>
          </w:tcPr>
          <w:p w14:paraId="4835D129" w14:textId="77777777" w:rsidR="007B1C78" w:rsidRPr="00FC7EEA" w:rsidRDefault="007B1C78" w:rsidP="5A1E48CA">
            <w:pPr>
              <w:rPr>
                <w:rFonts w:cs="Arial"/>
              </w:rPr>
            </w:pPr>
          </w:p>
        </w:tc>
        <w:tc>
          <w:tcPr>
            <w:tcW w:w="1368" w:type="dxa"/>
            <w:tcBorders>
              <w:left w:val="single" w:sz="4" w:space="0" w:color="auto"/>
            </w:tcBorders>
          </w:tcPr>
          <w:p w14:paraId="53A5EAD5" w14:textId="77777777" w:rsidR="007B1C78" w:rsidRPr="00FC7EEA" w:rsidRDefault="5A1E48CA" w:rsidP="5A1E48CA">
            <w:pPr>
              <w:rPr>
                <w:rFonts w:cs="Arial"/>
                <w:b/>
                <w:bCs/>
              </w:rPr>
            </w:pPr>
            <w:r w:rsidRPr="5A1E48CA">
              <w:rPr>
                <w:rFonts w:cs="Arial"/>
                <w:b/>
                <w:bCs/>
              </w:rPr>
              <w:t>Average</w:t>
            </w:r>
          </w:p>
        </w:tc>
        <w:tc>
          <w:tcPr>
            <w:tcW w:w="1368" w:type="dxa"/>
          </w:tcPr>
          <w:p w14:paraId="1F2EDE86" w14:textId="77777777" w:rsidR="007B1C78" w:rsidRPr="00FC7EEA" w:rsidRDefault="33395AFE" w:rsidP="33395AFE">
            <w:pPr>
              <w:jc w:val="center"/>
              <w:rPr>
                <w:rFonts w:eastAsiaTheme="minorEastAsia" w:cs="Arial"/>
                <w:b/>
                <w:bCs/>
              </w:rPr>
            </w:pPr>
            <w:r w:rsidRPr="33395AFE">
              <w:rPr>
                <w:rFonts w:cs="Arial"/>
                <w:b/>
                <w:bCs/>
              </w:rPr>
              <w:t>3</w:t>
            </w:r>
          </w:p>
        </w:tc>
        <w:tc>
          <w:tcPr>
            <w:tcW w:w="1368" w:type="dxa"/>
          </w:tcPr>
          <w:p w14:paraId="641B78CB" w14:textId="0B1455EA" w:rsidR="007B1C78" w:rsidRPr="00FC7EEA" w:rsidRDefault="4BFED103" w:rsidP="4BFED103">
            <w:pPr>
              <w:jc w:val="center"/>
              <w:rPr>
                <w:rFonts w:cs="Arial"/>
                <w:b/>
                <w:bCs/>
              </w:rPr>
            </w:pPr>
            <w:r w:rsidRPr="4BFED103">
              <w:rPr>
                <w:rFonts w:cs="Arial"/>
                <w:b/>
                <w:bCs/>
              </w:rPr>
              <w:t>45</w:t>
            </w:r>
          </w:p>
        </w:tc>
      </w:tr>
    </w:tbl>
    <w:p w14:paraId="3D91A59A" w14:textId="09D92AD7" w:rsidR="007B1C78" w:rsidRPr="00753653" w:rsidRDefault="007B1C78" w:rsidP="114D2197">
      <w:pPr>
        <w:textAlignment w:val="center"/>
      </w:pPr>
    </w:p>
    <w:p w14:paraId="09B7D642" w14:textId="1CD0BBC3" w:rsidR="3A1D4AFD" w:rsidRDefault="3A1D4AFD" w:rsidP="3A1D4AFD">
      <w:pPr>
        <w:rPr>
          <w:rFonts w:cs="Arial"/>
        </w:rPr>
      </w:pPr>
    </w:p>
    <w:p w14:paraId="0A0BF7CB" w14:textId="77777777" w:rsidR="00CE47B9" w:rsidRDefault="00CE47B9" w:rsidP="3A1D4AFD">
      <w:pPr>
        <w:rPr>
          <w:rFonts w:cs="Arial"/>
        </w:rPr>
      </w:pPr>
    </w:p>
    <w:p w14:paraId="38121F2D" w14:textId="6621794F" w:rsidR="007B1C78" w:rsidRPr="00753653" w:rsidRDefault="5E685218" w:rsidP="5E685218">
      <w:pPr>
        <w:textAlignment w:val="center"/>
        <w:rPr>
          <w:rFonts w:cs="Arial"/>
        </w:rPr>
      </w:pPr>
      <w:r w:rsidRPr="5E685218">
        <w:rPr>
          <w:rFonts w:cs="Arial"/>
        </w:rPr>
        <w:lastRenderedPageBreak/>
        <w:t>Whose idea do you think is best supported by the data?  (Circle one choice.)</w:t>
      </w:r>
    </w:p>
    <w:p w14:paraId="2A42CBC1" w14:textId="66A7EF90" w:rsidR="007B1C78" w:rsidRPr="00753653" w:rsidRDefault="00D47F8F" w:rsidP="114D2197">
      <w:pPr>
        <w:pStyle w:val="ListParagraph"/>
        <w:numPr>
          <w:ilvl w:val="0"/>
          <w:numId w:val="28"/>
        </w:numPr>
        <w:spacing w:after="0"/>
        <w:textAlignment w:val="center"/>
        <w:rPr>
          <w:rFonts w:eastAsia="Times New Roman" w:cs="Arial"/>
        </w:rPr>
      </w:pPr>
      <w:r>
        <w:rPr>
          <w:rFonts w:eastAsia="Times New Roman" w:cs="Arial"/>
        </w:rPr>
        <w:t>Mitch’s</w:t>
      </w:r>
      <w:r w:rsidR="114D2197" w:rsidRPr="114D2197">
        <w:rPr>
          <w:rFonts w:eastAsia="Times New Roman" w:cs="Arial"/>
        </w:rPr>
        <w:t xml:space="preserve"> </w:t>
      </w:r>
    </w:p>
    <w:p w14:paraId="5F8F6CC0" w14:textId="0B54B7A3" w:rsidR="007B1C78" w:rsidRPr="00753653" w:rsidRDefault="00D47F8F" w:rsidP="114D2197">
      <w:pPr>
        <w:pStyle w:val="ListParagraph"/>
        <w:numPr>
          <w:ilvl w:val="0"/>
          <w:numId w:val="28"/>
        </w:numPr>
        <w:spacing w:after="0"/>
        <w:textAlignment w:val="center"/>
        <w:rPr>
          <w:rFonts w:eastAsia="Times New Roman" w:cs="Arial"/>
        </w:rPr>
      </w:pPr>
      <w:r>
        <w:rPr>
          <w:rFonts w:eastAsia="Times New Roman" w:cs="Arial"/>
        </w:rPr>
        <w:t>Andrea’s</w:t>
      </w:r>
      <w:r w:rsidR="114D2197" w:rsidRPr="114D2197">
        <w:rPr>
          <w:rFonts w:eastAsia="Times New Roman" w:cs="Arial"/>
        </w:rPr>
        <w:t xml:space="preserve"> </w:t>
      </w:r>
    </w:p>
    <w:p w14:paraId="082DCE16" w14:textId="460ECA0B" w:rsidR="00CE47B9" w:rsidRPr="00CE47B9" w:rsidRDefault="00D47F8F" w:rsidP="00CE47B9">
      <w:pPr>
        <w:pStyle w:val="ListParagraph"/>
        <w:numPr>
          <w:ilvl w:val="0"/>
          <w:numId w:val="28"/>
        </w:numPr>
        <w:spacing w:after="120"/>
        <w:textAlignment w:val="center"/>
        <w:rPr>
          <w:rFonts w:eastAsia="Times New Roman" w:cs="Arial"/>
        </w:rPr>
      </w:pPr>
      <w:r>
        <w:rPr>
          <w:rFonts w:eastAsia="Times New Roman" w:cs="Arial"/>
        </w:rPr>
        <w:t>Jamal’s</w:t>
      </w:r>
      <w:r w:rsidR="114D2197" w:rsidRPr="114D2197">
        <w:rPr>
          <w:rFonts w:eastAsia="Times New Roman" w:cs="Arial"/>
        </w:rPr>
        <w:t xml:space="preserve"> </w:t>
      </w:r>
    </w:p>
    <w:p w14:paraId="25E079C5" w14:textId="77777777" w:rsidR="007B1C78" w:rsidRPr="00753653" w:rsidRDefault="114D2197" w:rsidP="114D2197">
      <w:pPr>
        <w:textAlignment w:val="center"/>
        <w:rPr>
          <w:rFonts w:cs="Arial"/>
        </w:rPr>
      </w:pPr>
      <w:r w:rsidRPr="114D2197">
        <w:rPr>
          <w:rFonts w:cs="Arial"/>
        </w:rPr>
        <w:t xml:space="preserve">Explain how the patterns in the data support the claim that you </w:t>
      </w:r>
      <w:bookmarkStart w:id="0" w:name="_GoBack"/>
      <w:r w:rsidRPr="114D2197">
        <w:rPr>
          <w:rFonts w:cs="Arial"/>
        </w:rPr>
        <w:t>chose</w:t>
      </w:r>
      <w:bookmarkEnd w:id="0"/>
      <w:r w:rsidRPr="114D2197">
        <w:rPr>
          <w:rFonts w:cs="Arial"/>
        </w:rPr>
        <w:t>.</w:t>
      </w:r>
    </w:p>
    <w:p w14:paraId="2FAC42E0" w14:textId="77777777" w:rsidR="007B1C78" w:rsidRPr="00FC7EEA" w:rsidRDefault="007B1C78" w:rsidP="007B1C78">
      <w:pPr>
        <w:rPr>
          <w:rFonts w:cs="Arial"/>
          <w:noProof/>
          <w:color w:val="FF0000"/>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7B1C78" w:rsidRPr="00FC7EEA" w14:paraId="33AED01E" w14:textId="77777777" w:rsidTr="008D7863">
        <w:tc>
          <w:tcPr>
            <w:tcW w:w="9360" w:type="dxa"/>
          </w:tcPr>
          <w:p w14:paraId="7E8E49B6" w14:textId="77777777" w:rsidR="007B1C78" w:rsidRPr="00FC7EEA" w:rsidRDefault="007B1C78" w:rsidP="008D7863">
            <w:pPr>
              <w:spacing w:line="360" w:lineRule="auto"/>
              <w:rPr>
                <w:rFonts w:cs="Arial"/>
                <w:color w:val="FF0000"/>
              </w:rPr>
            </w:pPr>
          </w:p>
        </w:tc>
      </w:tr>
      <w:tr w:rsidR="007B1C78" w:rsidRPr="00FC7EEA" w14:paraId="53F91321" w14:textId="77777777" w:rsidTr="008D7863">
        <w:tc>
          <w:tcPr>
            <w:tcW w:w="9360" w:type="dxa"/>
          </w:tcPr>
          <w:p w14:paraId="5472D242" w14:textId="77777777" w:rsidR="007B1C78" w:rsidRPr="00FC7EEA" w:rsidRDefault="007B1C78" w:rsidP="008D7863">
            <w:pPr>
              <w:spacing w:line="360" w:lineRule="auto"/>
              <w:rPr>
                <w:rFonts w:cs="Arial"/>
                <w:color w:val="FF0000"/>
              </w:rPr>
            </w:pPr>
          </w:p>
        </w:tc>
      </w:tr>
      <w:tr w:rsidR="007B1C78" w:rsidRPr="00FC7EEA" w14:paraId="14987277" w14:textId="77777777" w:rsidTr="008D7863">
        <w:tc>
          <w:tcPr>
            <w:tcW w:w="9360" w:type="dxa"/>
          </w:tcPr>
          <w:p w14:paraId="155FBB13" w14:textId="77777777" w:rsidR="007B1C78" w:rsidRPr="00FC7EEA" w:rsidRDefault="007B1C78" w:rsidP="008D7863">
            <w:pPr>
              <w:spacing w:line="360" w:lineRule="auto"/>
              <w:rPr>
                <w:rFonts w:cs="Arial"/>
                <w:color w:val="FF0000"/>
              </w:rPr>
            </w:pPr>
          </w:p>
        </w:tc>
      </w:tr>
    </w:tbl>
    <w:p w14:paraId="376BF94D" w14:textId="77777777" w:rsidR="007B1C78" w:rsidRDefault="007B1C78" w:rsidP="2419F059">
      <w:pPr>
        <w:textAlignment w:val="center"/>
        <w:rPr>
          <w:rFonts w:cs="Arial"/>
          <w:color w:val="000000" w:themeColor="text1"/>
        </w:rPr>
      </w:pPr>
    </w:p>
    <w:p w14:paraId="124DA290" w14:textId="24B3C33B" w:rsidR="2419F059" w:rsidRDefault="114D2197">
      <w:r w:rsidRPr="114D2197">
        <w:rPr>
          <w:rFonts w:eastAsia="Arial" w:cs="Arial"/>
        </w:rPr>
        <w:t>d. What additional evidence would you collect to help you show that the claim you chose is the best claim?</w:t>
      </w:r>
    </w:p>
    <w:p w14:paraId="004EBA83" w14:textId="76E463A5" w:rsidR="2419F059" w:rsidRDefault="2419F059" w:rsidP="2419F059">
      <w:r w:rsidRPr="2419F059">
        <w:rPr>
          <w:rFonts w:eastAsia="Arial" w:cs="Arial"/>
          <w:szCs w:val="22"/>
        </w:rPr>
        <w:t xml:space="preserve"> </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2419F059" w14:paraId="05684AEE" w14:textId="77777777" w:rsidTr="2419F059">
        <w:tc>
          <w:tcPr>
            <w:tcW w:w="9360" w:type="dxa"/>
          </w:tcPr>
          <w:p w14:paraId="373C7131" w14:textId="77777777" w:rsidR="2419F059" w:rsidRDefault="2419F059" w:rsidP="2419F059">
            <w:pPr>
              <w:spacing w:line="360" w:lineRule="auto"/>
              <w:rPr>
                <w:rFonts w:cs="Arial"/>
                <w:color w:val="FF0000"/>
              </w:rPr>
            </w:pPr>
          </w:p>
        </w:tc>
      </w:tr>
      <w:tr w:rsidR="2419F059" w14:paraId="2480F170" w14:textId="77777777" w:rsidTr="2419F059">
        <w:tc>
          <w:tcPr>
            <w:tcW w:w="9360" w:type="dxa"/>
          </w:tcPr>
          <w:p w14:paraId="5D459F29" w14:textId="77777777" w:rsidR="2419F059" w:rsidRDefault="2419F059" w:rsidP="2419F059">
            <w:pPr>
              <w:spacing w:line="360" w:lineRule="auto"/>
              <w:rPr>
                <w:rFonts w:cs="Arial"/>
                <w:color w:val="FF0000"/>
              </w:rPr>
            </w:pPr>
          </w:p>
        </w:tc>
      </w:tr>
      <w:tr w:rsidR="2419F059" w14:paraId="2ED4786B" w14:textId="77777777" w:rsidTr="2419F059">
        <w:tc>
          <w:tcPr>
            <w:tcW w:w="9360" w:type="dxa"/>
          </w:tcPr>
          <w:p w14:paraId="46628CC3" w14:textId="77777777" w:rsidR="2419F059" w:rsidRDefault="2419F059" w:rsidP="2419F059">
            <w:pPr>
              <w:spacing w:line="360" w:lineRule="auto"/>
              <w:rPr>
                <w:rFonts w:cs="Arial"/>
                <w:color w:val="FF0000"/>
              </w:rPr>
            </w:pPr>
          </w:p>
        </w:tc>
      </w:tr>
    </w:tbl>
    <w:p w14:paraId="13375326" w14:textId="11F835CD" w:rsidR="4BFED103" w:rsidRDefault="4BFED103" w:rsidP="4BFED103">
      <w:pPr>
        <w:rPr>
          <w:rFonts w:eastAsia="Arial" w:cs="Arial"/>
        </w:rPr>
      </w:pPr>
    </w:p>
    <w:p w14:paraId="6A5FE5E0" w14:textId="5944B112" w:rsidR="4BFED103" w:rsidRDefault="0FE73A03" w:rsidP="0FE73A03">
      <w:pPr>
        <w:spacing w:line="300" w:lineRule="exact"/>
        <w:rPr>
          <w:rFonts w:eastAsia="Arial" w:cs="Arial"/>
          <w:sz w:val="24"/>
          <w:szCs w:val="24"/>
        </w:rPr>
      </w:pPr>
      <w:r w:rsidRPr="0FE73A03">
        <w:rPr>
          <w:rFonts w:eastAsia="Arial" w:cs="Arial"/>
          <w:b/>
          <w:bCs/>
          <w:sz w:val="24"/>
          <w:szCs w:val="24"/>
        </w:rPr>
        <w:t xml:space="preserve">B. A question about how Spartinas grow and function </w:t>
      </w:r>
    </w:p>
    <w:p w14:paraId="079D48A7" w14:textId="2327DCE8" w:rsidR="4BFED103" w:rsidRDefault="4BFED103" w:rsidP="4BFED103">
      <w:pPr>
        <w:spacing w:line="285" w:lineRule="exact"/>
        <w:rPr>
          <w:rFonts w:eastAsia="Arial" w:cs="Arial"/>
          <w:szCs w:val="22"/>
        </w:rPr>
      </w:pPr>
      <w:r w:rsidRPr="4BFED103">
        <w:rPr>
          <w:rFonts w:eastAsia="Arial" w:cs="Arial"/>
          <w:szCs w:val="22"/>
        </w:rPr>
        <w:t xml:space="preserve">Spartina needs energy to live and grow. Where does </w:t>
      </w:r>
      <w:r w:rsidR="00A37BA9">
        <w:rPr>
          <w:rFonts w:eastAsia="Arial" w:cs="Arial"/>
          <w:szCs w:val="22"/>
        </w:rPr>
        <w:t xml:space="preserve">the </w:t>
      </w:r>
      <w:r w:rsidRPr="4BFED103">
        <w:rPr>
          <w:rFonts w:eastAsia="Arial" w:cs="Arial"/>
          <w:szCs w:val="22"/>
        </w:rPr>
        <w:t xml:space="preserve">Spartina get its energy? </w:t>
      </w:r>
      <w:r>
        <w:br/>
      </w:r>
      <w:r w:rsidRPr="4BFED103">
        <w:rPr>
          <w:rFonts w:eastAsia="Arial" w:cs="Arial"/>
          <w:szCs w:val="22"/>
        </w:rPr>
        <w:t>Select True or False for the following statements:</w:t>
      </w:r>
    </w:p>
    <w:p w14:paraId="57DF1FB2" w14:textId="5C1B45F3" w:rsidR="4BFED103" w:rsidRDefault="4BFED103" w:rsidP="4BFED103">
      <w:pPr>
        <w:spacing w:line="285" w:lineRule="exact"/>
        <w:rPr>
          <w:rFonts w:eastAsia="Arial" w:cs="Arial"/>
          <w:szCs w:val="22"/>
        </w:rPr>
      </w:pPr>
      <w:r w:rsidRPr="4BFED103">
        <w:rPr>
          <w:rFonts w:eastAsia="Arial" w:cs="Arial"/>
          <w:szCs w:val="22"/>
        </w:rPr>
        <w:t xml:space="preserve">T  F  Some of the energy in Spartina </w:t>
      </w:r>
      <w:r w:rsidRPr="4BFED103">
        <w:rPr>
          <w:rFonts w:eastAsia="Arial" w:cs="Arial"/>
          <w:i/>
          <w:iCs/>
          <w:szCs w:val="22"/>
        </w:rPr>
        <w:t>comes from the air</w:t>
      </w:r>
      <w:r w:rsidRPr="4BFED103">
        <w:rPr>
          <w:rFonts w:eastAsia="Arial" w:cs="Arial"/>
          <w:szCs w:val="22"/>
        </w:rPr>
        <w:t>.</w:t>
      </w:r>
    </w:p>
    <w:p w14:paraId="5283FFC3" w14:textId="59F43C07" w:rsidR="4BFED103" w:rsidRDefault="4BFED103" w:rsidP="4BFED103">
      <w:pPr>
        <w:spacing w:line="285" w:lineRule="exact"/>
        <w:rPr>
          <w:rFonts w:eastAsia="Arial" w:cs="Arial"/>
          <w:szCs w:val="22"/>
        </w:rPr>
      </w:pPr>
      <w:r w:rsidRPr="4BFED103">
        <w:rPr>
          <w:rFonts w:eastAsia="Arial" w:cs="Arial"/>
          <w:szCs w:val="22"/>
        </w:rPr>
        <w:t xml:space="preserve">T  F  Some of the energy in Spartina </w:t>
      </w:r>
      <w:r w:rsidRPr="4BFED103">
        <w:rPr>
          <w:rFonts w:eastAsia="Arial" w:cs="Arial"/>
          <w:i/>
          <w:iCs/>
          <w:szCs w:val="22"/>
        </w:rPr>
        <w:t>comes from sunlight</w:t>
      </w:r>
      <w:r w:rsidRPr="4BFED103">
        <w:rPr>
          <w:rFonts w:eastAsia="Arial" w:cs="Arial"/>
          <w:szCs w:val="22"/>
        </w:rPr>
        <w:t>.</w:t>
      </w:r>
    </w:p>
    <w:p w14:paraId="31106CDB" w14:textId="3A94F2DA" w:rsidR="4BFED103" w:rsidRDefault="4BFED103" w:rsidP="4BFED103">
      <w:pPr>
        <w:spacing w:line="285" w:lineRule="exact"/>
        <w:rPr>
          <w:rFonts w:eastAsia="Arial" w:cs="Arial"/>
          <w:szCs w:val="22"/>
        </w:rPr>
      </w:pPr>
      <w:r w:rsidRPr="4BFED103">
        <w:rPr>
          <w:rFonts w:eastAsia="Arial" w:cs="Arial"/>
          <w:szCs w:val="22"/>
        </w:rPr>
        <w:t xml:space="preserve">T  F  Some of the energy in Spartina </w:t>
      </w:r>
      <w:r w:rsidRPr="4BFED103">
        <w:rPr>
          <w:rFonts w:eastAsia="Arial" w:cs="Arial"/>
          <w:i/>
          <w:iCs/>
          <w:szCs w:val="22"/>
        </w:rPr>
        <w:t>comes from water</w:t>
      </w:r>
      <w:r w:rsidRPr="4BFED103">
        <w:rPr>
          <w:rFonts w:eastAsia="Arial" w:cs="Arial"/>
          <w:szCs w:val="22"/>
        </w:rPr>
        <w:t>.</w:t>
      </w:r>
    </w:p>
    <w:p w14:paraId="1D3E3E0F" w14:textId="348B602D" w:rsidR="4BFED103" w:rsidRDefault="4BFED103" w:rsidP="4BFED103">
      <w:pPr>
        <w:spacing w:line="285" w:lineRule="exact"/>
        <w:rPr>
          <w:rFonts w:eastAsia="Arial" w:cs="Arial"/>
          <w:szCs w:val="22"/>
        </w:rPr>
      </w:pPr>
      <w:r w:rsidRPr="4BFED103">
        <w:rPr>
          <w:rFonts w:eastAsia="Arial" w:cs="Arial"/>
          <w:szCs w:val="22"/>
        </w:rPr>
        <w:t xml:space="preserve">T  F  Some of the energy in Spartina </w:t>
      </w:r>
      <w:r w:rsidRPr="4BFED103">
        <w:rPr>
          <w:rFonts w:eastAsia="Arial" w:cs="Arial"/>
          <w:i/>
          <w:iCs/>
          <w:szCs w:val="22"/>
        </w:rPr>
        <w:t>comes from soil nutrients.</w:t>
      </w:r>
    </w:p>
    <w:p w14:paraId="5BE14A01" w14:textId="1A011424" w:rsidR="4BFED103" w:rsidRDefault="4BFED103" w:rsidP="4BFED103">
      <w:pPr>
        <w:spacing w:line="285" w:lineRule="exact"/>
        <w:rPr>
          <w:rFonts w:eastAsia="Arial" w:cs="Arial"/>
          <w:szCs w:val="22"/>
        </w:rPr>
      </w:pPr>
      <w:r w:rsidRPr="4BFED103">
        <w:rPr>
          <w:rFonts w:eastAsia="Arial" w:cs="Arial"/>
          <w:szCs w:val="22"/>
        </w:rPr>
        <w:t xml:space="preserve">T  F  Some of the energy </w:t>
      </w:r>
      <w:r w:rsidRPr="4BFED103">
        <w:rPr>
          <w:rFonts w:eastAsia="Arial" w:cs="Arial"/>
          <w:i/>
          <w:iCs/>
          <w:szCs w:val="22"/>
        </w:rPr>
        <w:t>is created by the Spartina</w:t>
      </w:r>
      <w:r w:rsidRPr="4BFED103">
        <w:rPr>
          <w:rFonts w:eastAsia="Arial" w:cs="Arial"/>
          <w:szCs w:val="22"/>
        </w:rPr>
        <w:t xml:space="preserve">. </w:t>
      </w:r>
    </w:p>
    <w:p w14:paraId="771A697C" w14:textId="5B7922DF" w:rsidR="4BFED103" w:rsidRDefault="4BFED103" w:rsidP="4BFED103">
      <w:pPr>
        <w:spacing w:line="285" w:lineRule="exact"/>
        <w:rPr>
          <w:rFonts w:eastAsia="Arial" w:cs="Arial"/>
          <w:szCs w:val="22"/>
        </w:rPr>
      </w:pPr>
      <w:r w:rsidRPr="4BFED103">
        <w:rPr>
          <w:rFonts w:eastAsia="Arial" w:cs="Arial"/>
          <w:szCs w:val="22"/>
        </w:rPr>
        <w:t xml:space="preserve"> </w:t>
      </w:r>
    </w:p>
    <w:p w14:paraId="36A5D73F" w14:textId="6AC40497" w:rsidR="4BFED103" w:rsidRDefault="4BFED103" w:rsidP="4BFED103">
      <w:pPr>
        <w:spacing w:line="285" w:lineRule="exact"/>
        <w:rPr>
          <w:rFonts w:eastAsia="Arial" w:cs="Arial"/>
          <w:szCs w:val="22"/>
        </w:rPr>
      </w:pPr>
      <w:r w:rsidRPr="4BFED103">
        <w:rPr>
          <w:rFonts w:eastAsia="Arial" w:cs="Arial"/>
          <w:szCs w:val="22"/>
        </w:rPr>
        <w:t>Which ONE of the following do you think provides the MOST energy to the Spartina?</w:t>
      </w:r>
    </w:p>
    <w:p w14:paraId="17486F28" w14:textId="7B2BB2B2" w:rsidR="4BFED103" w:rsidRDefault="4BFED103" w:rsidP="4BFED103">
      <w:pPr>
        <w:spacing w:line="285" w:lineRule="exact"/>
        <w:rPr>
          <w:rFonts w:eastAsia="Arial" w:cs="Arial"/>
          <w:szCs w:val="22"/>
        </w:rPr>
      </w:pPr>
      <w:r w:rsidRPr="4BFED103">
        <w:rPr>
          <w:rFonts w:eastAsia="Arial" w:cs="Arial"/>
          <w:szCs w:val="22"/>
        </w:rPr>
        <w:t>a. Energy stored in the air</w:t>
      </w:r>
    </w:p>
    <w:p w14:paraId="0D58302A" w14:textId="63979AF5" w:rsidR="4BFED103" w:rsidRDefault="4BFED103" w:rsidP="4BFED103">
      <w:pPr>
        <w:spacing w:line="285" w:lineRule="exact"/>
        <w:rPr>
          <w:rFonts w:eastAsia="Arial" w:cs="Arial"/>
          <w:szCs w:val="22"/>
        </w:rPr>
      </w:pPr>
      <w:r w:rsidRPr="4BFED103">
        <w:rPr>
          <w:rFonts w:eastAsia="Arial" w:cs="Arial"/>
          <w:szCs w:val="22"/>
        </w:rPr>
        <w:t>b. Energy from sunlight</w:t>
      </w:r>
    </w:p>
    <w:p w14:paraId="0E4F56DE" w14:textId="4C6C9FED" w:rsidR="4BFED103" w:rsidRDefault="4BFED103" w:rsidP="4BFED103">
      <w:pPr>
        <w:spacing w:line="285" w:lineRule="exact"/>
        <w:rPr>
          <w:rFonts w:eastAsia="Arial" w:cs="Arial"/>
          <w:szCs w:val="22"/>
        </w:rPr>
      </w:pPr>
      <w:r w:rsidRPr="4BFED103">
        <w:rPr>
          <w:rFonts w:eastAsia="Arial" w:cs="Arial"/>
          <w:szCs w:val="22"/>
        </w:rPr>
        <w:t>c. Energy stored in water</w:t>
      </w:r>
    </w:p>
    <w:p w14:paraId="09A1E2CF" w14:textId="70B0BB91" w:rsidR="4BFED103" w:rsidRDefault="4BFED103" w:rsidP="4BFED103">
      <w:pPr>
        <w:spacing w:line="285" w:lineRule="exact"/>
        <w:rPr>
          <w:rFonts w:eastAsia="Arial" w:cs="Arial"/>
          <w:szCs w:val="22"/>
        </w:rPr>
      </w:pPr>
      <w:r w:rsidRPr="4BFED103">
        <w:rPr>
          <w:rFonts w:eastAsia="Arial" w:cs="Arial"/>
          <w:szCs w:val="22"/>
        </w:rPr>
        <w:t>d. Energy stored in soil nutrients</w:t>
      </w:r>
    </w:p>
    <w:p w14:paraId="4275C2CB" w14:textId="5C696071" w:rsidR="4BFED103" w:rsidRDefault="4BFED103" w:rsidP="4BFED103">
      <w:pPr>
        <w:spacing w:line="285" w:lineRule="exact"/>
        <w:rPr>
          <w:rFonts w:eastAsia="Arial" w:cs="Arial"/>
          <w:szCs w:val="22"/>
        </w:rPr>
      </w:pPr>
      <w:r w:rsidRPr="4BFED103">
        <w:rPr>
          <w:rFonts w:eastAsia="Arial" w:cs="Arial"/>
          <w:szCs w:val="22"/>
        </w:rPr>
        <w:t>e. Energy that the grass created</w:t>
      </w:r>
    </w:p>
    <w:p w14:paraId="2FB80B0B" w14:textId="77777777" w:rsidR="000E05BC" w:rsidRDefault="4BFED103" w:rsidP="4BFED103">
      <w:pPr>
        <w:spacing w:line="285" w:lineRule="exact"/>
        <w:rPr>
          <w:rFonts w:eastAsia="Arial" w:cs="Arial"/>
          <w:szCs w:val="22"/>
        </w:rPr>
      </w:pPr>
      <w:r w:rsidRPr="4BFED103">
        <w:rPr>
          <w:rFonts w:eastAsia="Arial" w:cs="Arial"/>
          <w:szCs w:val="22"/>
        </w:rPr>
        <w:t xml:space="preserve"> </w:t>
      </w:r>
    </w:p>
    <w:p w14:paraId="23CADF54" w14:textId="77777777" w:rsidR="000E05BC" w:rsidRDefault="000E05BC" w:rsidP="4BFED103">
      <w:pPr>
        <w:spacing w:line="285" w:lineRule="exact"/>
        <w:rPr>
          <w:rFonts w:eastAsia="Arial" w:cs="Arial"/>
          <w:szCs w:val="22"/>
        </w:rPr>
      </w:pPr>
    </w:p>
    <w:p w14:paraId="38E6645F" w14:textId="77777777" w:rsidR="000E05BC" w:rsidRDefault="000E05BC" w:rsidP="4BFED103">
      <w:pPr>
        <w:spacing w:line="285" w:lineRule="exact"/>
        <w:rPr>
          <w:rFonts w:eastAsia="Arial" w:cs="Arial"/>
          <w:szCs w:val="22"/>
        </w:rPr>
      </w:pPr>
    </w:p>
    <w:p w14:paraId="79A55598" w14:textId="77777777" w:rsidR="000E05BC" w:rsidRDefault="000E05BC" w:rsidP="4BFED103">
      <w:pPr>
        <w:spacing w:line="285" w:lineRule="exact"/>
        <w:rPr>
          <w:rFonts w:eastAsia="Arial" w:cs="Arial"/>
          <w:szCs w:val="22"/>
        </w:rPr>
      </w:pPr>
    </w:p>
    <w:p w14:paraId="56D19430" w14:textId="77777777" w:rsidR="000E05BC" w:rsidRDefault="000E05BC" w:rsidP="4BFED103">
      <w:pPr>
        <w:spacing w:line="285" w:lineRule="exact"/>
        <w:rPr>
          <w:rFonts w:eastAsia="Arial" w:cs="Arial"/>
          <w:szCs w:val="22"/>
        </w:rPr>
      </w:pPr>
    </w:p>
    <w:p w14:paraId="5DF8B3D7" w14:textId="428C84AE" w:rsidR="4BFED103" w:rsidRDefault="4BFED103" w:rsidP="4BFED103">
      <w:pPr>
        <w:spacing w:line="285" w:lineRule="exact"/>
        <w:rPr>
          <w:rFonts w:eastAsia="Arial" w:cs="Arial"/>
          <w:szCs w:val="22"/>
        </w:rPr>
      </w:pPr>
      <w:r w:rsidRPr="4BFED103">
        <w:rPr>
          <w:rFonts w:eastAsia="Arial" w:cs="Arial"/>
          <w:szCs w:val="22"/>
        </w:rPr>
        <w:lastRenderedPageBreak/>
        <w:t>Explain your choices. Where does the energy in the Spartina come from?</w:t>
      </w:r>
    </w:p>
    <w:p w14:paraId="26E3F1D6" w14:textId="33FD2195" w:rsidR="4BFED103" w:rsidRDefault="4BFED103" w:rsidP="4BFED103">
      <w:pPr>
        <w:spacing w:line="285" w:lineRule="exact"/>
        <w:rPr>
          <w:rFonts w:eastAsia="Arial" w:cs="Arial"/>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4BFED103" w14:paraId="0DF004FF" w14:textId="77777777" w:rsidTr="4BFED103">
        <w:tc>
          <w:tcPr>
            <w:tcW w:w="9360" w:type="dxa"/>
          </w:tcPr>
          <w:p w14:paraId="3785D17A" w14:textId="77777777" w:rsidR="4BFED103" w:rsidRDefault="4BFED103" w:rsidP="4BFED103">
            <w:pPr>
              <w:spacing w:line="360" w:lineRule="auto"/>
              <w:rPr>
                <w:rFonts w:cs="Arial"/>
                <w:color w:val="FF0000"/>
              </w:rPr>
            </w:pPr>
          </w:p>
        </w:tc>
      </w:tr>
      <w:tr w:rsidR="4BFED103" w14:paraId="7B5D15BC" w14:textId="77777777" w:rsidTr="4BFED103">
        <w:tc>
          <w:tcPr>
            <w:tcW w:w="9360" w:type="dxa"/>
          </w:tcPr>
          <w:p w14:paraId="35C01E00" w14:textId="77777777" w:rsidR="4BFED103" w:rsidRDefault="4BFED103" w:rsidP="4BFED103">
            <w:pPr>
              <w:spacing w:line="360" w:lineRule="auto"/>
              <w:rPr>
                <w:rFonts w:cs="Arial"/>
                <w:color w:val="FF0000"/>
              </w:rPr>
            </w:pPr>
          </w:p>
        </w:tc>
      </w:tr>
      <w:tr w:rsidR="4BFED103" w14:paraId="2F7AEA86" w14:textId="77777777" w:rsidTr="4BFED103">
        <w:tc>
          <w:tcPr>
            <w:tcW w:w="9360" w:type="dxa"/>
          </w:tcPr>
          <w:p w14:paraId="59B8F399" w14:textId="77777777" w:rsidR="4BFED103" w:rsidRDefault="4BFED103" w:rsidP="4BFED103">
            <w:pPr>
              <w:spacing w:line="360" w:lineRule="auto"/>
              <w:rPr>
                <w:rFonts w:cs="Arial"/>
                <w:color w:val="FF0000"/>
              </w:rPr>
            </w:pPr>
          </w:p>
        </w:tc>
      </w:tr>
    </w:tbl>
    <w:p w14:paraId="266EB001" w14:textId="77F23228" w:rsidR="4BFED103" w:rsidRDefault="4BFED103" w:rsidP="4BFED103">
      <w:pPr>
        <w:spacing w:line="285" w:lineRule="exact"/>
        <w:rPr>
          <w:rFonts w:eastAsia="Arial" w:cs="Arial"/>
          <w:szCs w:val="22"/>
        </w:rPr>
      </w:pPr>
    </w:p>
    <w:p w14:paraId="31F45FF1" w14:textId="49DB4DCD" w:rsidR="4BFED103" w:rsidRDefault="4BFED103" w:rsidP="4BFED103">
      <w:pPr>
        <w:spacing w:line="300" w:lineRule="exact"/>
        <w:rPr>
          <w:rFonts w:eastAsia="Arial" w:cs="Arial"/>
          <w:b/>
          <w:bCs/>
          <w:sz w:val="24"/>
          <w:szCs w:val="24"/>
        </w:rPr>
      </w:pPr>
      <w:r w:rsidRPr="4BFED103">
        <w:rPr>
          <w:rFonts w:eastAsia="Arial" w:cs="Arial"/>
          <w:b/>
          <w:bCs/>
          <w:sz w:val="24"/>
          <w:szCs w:val="24"/>
        </w:rPr>
        <w:t>C. Something interesting about Spartina</w:t>
      </w:r>
    </w:p>
    <w:p w14:paraId="23768867" w14:textId="48284A75" w:rsidR="4BFED103" w:rsidRDefault="4BFED103" w:rsidP="4BFED103">
      <w:pPr>
        <w:spacing w:line="285" w:lineRule="exact"/>
        <w:rPr>
          <w:rFonts w:eastAsia="Arial" w:cs="Arial"/>
          <w:szCs w:val="22"/>
        </w:rPr>
      </w:pPr>
      <w:r w:rsidRPr="4BFED103">
        <w:rPr>
          <w:rFonts w:eastAsia="Arial" w:cs="Arial"/>
          <w:szCs w:val="22"/>
        </w:rPr>
        <w:t>What is something interesting that you learned about Spartina that makes this plant different from the radish plants you grew?</w:t>
      </w:r>
    </w:p>
    <w:p w14:paraId="5EEECE03" w14:textId="46A9EA35" w:rsidR="4BFED103" w:rsidRDefault="4BFED103" w:rsidP="4BFED103">
      <w:pPr>
        <w:spacing w:line="285" w:lineRule="exact"/>
        <w:rPr>
          <w:rFonts w:eastAsia="Arial" w:cs="Arial"/>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4BFED103" w14:paraId="037D2723" w14:textId="77777777" w:rsidTr="4BFED103">
        <w:tc>
          <w:tcPr>
            <w:tcW w:w="9360" w:type="dxa"/>
          </w:tcPr>
          <w:p w14:paraId="32797CB6" w14:textId="77777777" w:rsidR="4BFED103" w:rsidRDefault="4BFED103" w:rsidP="4BFED103">
            <w:pPr>
              <w:spacing w:line="360" w:lineRule="auto"/>
              <w:rPr>
                <w:rFonts w:cs="Arial"/>
                <w:color w:val="FF0000"/>
              </w:rPr>
            </w:pPr>
          </w:p>
        </w:tc>
      </w:tr>
      <w:tr w:rsidR="4BFED103" w14:paraId="23C9F8A8" w14:textId="77777777" w:rsidTr="4BFED103">
        <w:tc>
          <w:tcPr>
            <w:tcW w:w="9360" w:type="dxa"/>
          </w:tcPr>
          <w:p w14:paraId="29834586" w14:textId="77777777" w:rsidR="4BFED103" w:rsidRDefault="4BFED103" w:rsidP="4BFED103">
            <w:pPr>
              <w:spacing w:line="360" w:lineRule="auto"/>
              <w:rPr>
                <w:rFonts w:cs="Arial"/>
                <w:color w:val="FF0000"/>
              </w:rPr>
            </w:pPr>
          </w:p>
        </w:tc>
      </w:tr>
      <w:tr w:rsidR="4BFED103" w14:paraId="3A85AD7A" w14:textId="77777777" w:rsidTr="4BFED103">
        <w:tc>
          <w:tcPr>
            <w:tcW w:w="9360" w:type="dxa"/>
          </w:tcPr>
          <w:p w14:paraId="588A5CD6" w14:textId="77777777" w:rsidR="4BFED103" w:rsidRDefault="4BFED103" w:rsidP="4BFED103">
            <w:pPr>
              <w:spacing w:line="360" w:lineRule="auto"/>
              <w:rPr>
                <w:rFonts w:cs="Arial"/>
                <w:color w:val="FF0000"/>
              </w:rPr>
            </w:pPr>
          </w:p>
        </w:tc>
      </w:tr>
    </w:tbl>
    <w:p w14:paraId="337E9BB1" w14:textId="476E8955" w:rsidR="4BFED103" w:rsidRDefault="4BFED103" w:rsidP="4BFED103">
      <w:pPr>
        <w:spacing w:line="285" w:lineRule="exact"/>
        <w:rPr>
          <w:rFonts w:eastAsia="Arial" w:cs="Arial"/>
          <w:szCs w:val="22"/>
        </w:rPr>
      </w:pPr>
    </w:p>
    <w:sectPr w:rsidR="4BFED103" w:rsidSect="0039550C">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4AC94" w14:textId="77777777" w:rsidR="00F13891" w:rsidRDefault="00F13891">
      <w:r>
        <w:separator/>
      </w:r>
    </w:p>
  </w:endnote>
  <w:endnote w:type="continuationSeparator" w:id="0">
    <w:p w14:paraId="7784AD83" w14:textId="77777777" w:rsidR="00F13891" w:rsidRDefault="00F1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63D0C96E" w:rsidR="00CE47B9" w:rsidRPr="00CE47B9" w:rsidRDefault="00CE47B9" w:rsidP="00CE47B9">
    <w:pPr>
      <w:pStyle w:val="Footer"/>
      <w:spacing w:after="0"/>
      <w:jc w:val="right"/>
      <w:rPr>
        <w:i/>
        <w:color w:val="000000" w:themeColor="text1"/>
        <w:sz w:val="16"/>
        <w:szCs w:val="16"/>
      </w:rPr>
    </w:pPr>
    <w:r w:rsidRPr="00CE47B9">
      <w:rPr>
        <w:i/>
        <w:color w:val="000000" w:themeColor="text1"/>
        <w:sz w:val="16"/>
        <w:szCs w:val="16"/>
      </w:rPr>
      <w:t>Plants Unit, Activity 6.1</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0E05BC">
      <w:rPr>
        <w:noProof/>
        <w:color w:val="000000" w:themeColor="text1"/>
        <w:sz w:val="16"/>
        <w:szCs w:val="16"/>
      </w:rPr>
      <w:t>3</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47B9" w:rsidRPr="00A60C04" w14:paraId="26A8646C" w14:textId="77777777" w:rsidTr="00D30B52">
      <w:trPr>
        <w:trHeight w:val="541"/>
      </w:trPr>
      <w:tc>
        <w:tcPr>
          <w:tcW w:w="4434" w:type="dxa"/>
          <w:shd w:val="clear" w:color="auto" w:fill="auto"/>
        </w:tcPr>
        <w:p w14:paraId="6E7EDF45" w14:textId="77777777" w:rsidR="00CE47B9" w:rsidRPr="00A60C04" w:rsidRDefault="00CE47B9" w:rsidP="00D30B52">
          <w:pPr>
            <w:pStyle w:val="Footer"/>
            <w:ind w:right="360"/>
            <w:rPr>
              <w:i/>
            </w:rPr>
          </w:pPr>
        </w:p>
      </w:tc>
      <w:tc>
        <w:tcPr>
          <w:tcW w:w="5104" w:type="dxa"/>
          <w:shd w:val="clear" w:color="auto" w:fill="auto"/>
        </w:tcPr>
        <w:p w14:paraId="14483BC7" w14:textId="6EC0440A" w:rsidR="00CE47B9" w:rsidRPr="00CE47B9" w:rsidRDefault="00CE47B9" w:rsidP="00D30B52">
          <w:pPr>
            <w:pStyle w:val="Footer"/>
            <w:spacing w:after="0"/>
            <w:jc w:val="right"/>
            <w:rPr>
              <w:i/>
              <w:color w:val="000000" w:themeColor="text1"/>
              <w:sz w:val="16"/>
              <w:szCs w:val="16"/>
            </w:rPr>
          </w:pPr>
          <w:r>
            <w:rPr>
              <w:i/>
              <w:color w:val="000000" w:themeColor="text1"/>
              <w:sz w:val="16"/>
              <w:szCs w:val="16"/>
            </w:rPr>
            <w:t xml:space="preserve">Plants </w:t>
          </w:r>
          <w:r w:rsidRPr="008B5602">
            <w:rPr>
              <w:i/>
              <w:sz w:val="16"/>
              <w:szCs w:val="16"/>
            </w:rPr>
            <w:t>Unit, Activity</w:t>
          </w:r>
          <w:r>
            <w:rPr>
              <w:i/>
              <w:color w:val="FF0000"/>
              <w:sz w:val="16"/>
              <w:szCs w:val="16"/>
            </w:rPr>
            <w:t xml:space="preserve"> </w:t>
          </w:r>
          <w:r>
            <w:rPr>
              <w:i/>
              <w:color w:val="000000" w:themeColor="text1"/>
              <w:sz w:val="16"/>
              <w:szCs w:val="16"/>
            </w:rPr>
            <w:t>6.1</w:t>
          </w:r>
        </w:p>
        <w:p w14:paraId="3229EF60" w14:textId="0DF54346" w:rsidR="00CE47B9" w:rsidRDefault="00CE47B9" w:rsidP="00D30B52">
          <w:pPr>
            <w:pStyle w:val="Footer"/>
            <w:spacing w:after="0"/>
            <w:jc w:val="right"/>
            <w:rPr>
              <w:i/>
              <w:sz w:val="16"/>
              <w:szCs w:val="16"/>
            </w:rPr>
          </w:pPr>
          <w:r w:rsidRPr="008B5602">
            <w:rPr>
              <w:i/>
              <w:sz w:val="16"/>
              <w:szCs w:val="16"/>
            </w:rPr>
            <w:t>Carbon: Tran</w:t>
          </w:r>
          <w:r>
            <w:rPr>
              <w:i/>
              <w:sz w:val="16"/>
              <w:szCs w:val="16"/>
            </w:rPr>
            <w:t>sformations in Matter and Energy 201</w:t>
          </w:r>
          <w:r w:rsidR="008F3741">
            <w:rPr>
              <w:i/>
              <w:sz w:val="16"/>
              <w:szCs w:val="16"/>
            </w:rPr>
            <w:t>9</w:t>
          </w:r>
        </w:p>
        <w:p w14:paraId="0DD1048E" w14:textId="77777777" w:rsidR="00CE47B9" w:rsidRPr="008B5602" w:rsidRDefault="00CE47B9" w:rsidP="00D30B52">
          <w:pPr>
            <w:pStyle w:val="Footer"/>
            <w:spacing w:after="0"/>
            <w:jc w:val="right"/>
            <w:rPr>
              <w:i/>
              <w:sz w:val="16"/>
              <w:szCs w:val="16"/>
            </w:rPr>
          </w:pPr>
          <w:r w:rsidRPr="008B5602">
            <w:rPr>
              <w:i/>
              <w:sz w:val="16"/>
              <w:szCs w:val="16"/>
            </w:rPr>
            <w:t>Michigan State University</w:t>
          </w:r>
        </w:p>
      </w:tc>
    </w:tr>
  </w:tbl>
  <w:p w14:paraId="12C36AC2" w14:textId="0AC1EF39" w:rsidR="007F4969" w:rsidRPr="00CE47B9" w:rsidRDefault="00CE47B9" w:rsidP="00CE47B9">
    <w:pPr>
      <w:pStyle w:val="Footer"/>
      <w:tabs>
        <w:tab w:val="clear" w:pos="4320"/>
        <w:tab w:val="clear" w:pos="8640"/>
        <w:tab w:val="left" w:pos="8297"/>
      </w:tabs>
    </w:pPr>
    <w:r>
      <w:rPr>
        <w:i/>
        <w:noProof/>
      </w:rPr>
      <w:drawing>
        <wp:anchor distT="0" distB="0" distL="114300" distR="114300" simplePos="0" relativeHeight="251659264" behindDoc="0" locked="0" layoutInCell="1" allowOverlap="1" wp14:anchorId="0BF3D3F7" wp14:editId="24176A1F">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4FD17" w14:textId="77777777" w:rsidR="00F13891" w:rsidRDefault="00F13891">
      <w:r>
        <w:separator/>
      </w:r>
    </w:p>
  </w:footnote>
  <w:footnote w:type="continuationSeparator" w:id="0">
    <w:p w14:paraId="24D657E1" w14:textId="77777777" w:rsidR="00F13891" w:rsidRDefault="00F1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0"/>
  </w:num>
  <w:num w:numId="4">
    <w:abstractNumId w:val="4"/>
  </w:num>
  <w:num w:numId="5">
    <w:abstractNumId w:val="12"/>
  </w:num>
  <w:num w:numId="6">
    <w:abstractNumId w:val="19"/>
  </w:num>
  <w:num w:numId="7">
    <w:abstractNumId w:val="25"/>
  </w:num>
  <w:num w:numId="8">
    <w:abstractNumId w:val="23"/>
  </w:num>
  <w:num w:numId="9">
    <w:abstractNumId w:val="2"/>
  </w:num>
  <w:num w:numId="10">
    <w:abstractNumId w:val="5"/>
  </w:num>
  <w:num w:numId="11">
    <w:abstractNumId w:val="18"/>
  </w:num>
  <w:num w:numId="12">
    <w:abstractNumId w:val="11"/>
  </w:num>
  <w:num w:numId="13">
    <w:abstractNumId w:val="1"/>
  </w:num>
  <w:num w:numId="14">
    <w:abstractNumId w:val="16"/>
  </w:num>
  <w:num w:numId="15">
    <w:abstractNumId w:val="26"/>
  </w:num>
  <w:num w:numId="16">
    <w:abstractNumId w:val="17"/>
  </w:num>
  <w:num w:numId="17">
    <w:abstractNumId w:val="3"/>
  </w:num>
  <w:num w:numId="18">
    <w:abstractNumId w:val="7"/>
  </w:num>
  <w:num w:numId="19">
    <w:abstractNumId w:val="20"/>
  </w:num>
  <w:num w:numId="20">
    <w:abstractNumId w:val="21"/>
  </w:num>
  <w:num w:numId="21">
    <w:abstractNumId w:val="6"/>
  </w:num>
  <w:num w:numId="22">
    <w:abstractNumId w:val="24"/>
  </w:num>
  <w:num w:numId="23">
    <w:abstractNumId w:val="24"/>
  </w:num>
  <w:num w:numId="24">
    <w:abstractNumId w:val="15"/>
  </w:num>
  <w:num w:numId="25">
    <w:abstractNumId w:val="9"/>
  </w:num>
  <w:num w:numId="26">
    <w:abstractNumId w:val="8"/>
  </w:num>
  <w:num w:numId="27">
    <w:abstractNumId w:val="1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embedSystemFonts/>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605E"/>
    <w:rsid w:val="00064F8F"/>
    <w:rsid w:val="00080F0A"/>
    <w:rsid w:val="000C42BE"/>
    <w:rsid w:val="000E05BC"/>
    <w:rsid w:val="00121F0B"/>
    <w:rsid w:val="001227DB"/>
    <w:rsid w:val="00135C69"/>
    <w:rsid w:val="001401F3"/>
    <w:rsid w:val="0016032A"/>
    <w:rsid w:val="00184C6A"/>
    <w:rsid w:val="001942B5"/>
    <w:rsid w:val="001D30FF"/>
    <w:rsid w:val="00206DEE"/>
    <w:rsid w:val="00211B8C"/>
    <w:rsid w:val="0023266B"/>
    <w:rsid w:val="002A5C2F"/>
    <w:rsid w:val="00343D9F"/>
    <w:rsid w:val="00371E47"/>
    <w:rsid w:val="003753E9"/>
    <w:rsid w:val="0039550C"/>
    <w:rsid w:val="003F6C32"/>
    <w:rsid w:val="00403262"/>
    <w:rsid w:val="0041281F"/>
    <w:rsid w:val="004538B0"/>
    <w:rsid w:val="004B5C45"/>
    <w:rsid w:val="004E779E"/>
    <w:rsid w:val="00545934"/>
    <w:rsid w:val="00545D34"/>
    <w:rsid w:val="00550FC7"/>
    <w:rsid w:val="005B0865"/>
    <w:rsid w:val="00625206"/>
    <w:rsid w:val="00660614"/>
    <w:rsid w:val="006F40FB"/>
    <w:rsid w:val="007422D2"/>
    <w:rsid w:val="007526C4"/>
    <w:rsid w:val="00753653"/>
    <w:rsid w:val="00790720"/>
    <w:rsid w:val="007B1C78"/>
    <w:rsid w:val="007E01B1"/>
    <w:rsid w:val="007F4969"/>
    <w:rsid w:val="007F65AC"/>
    <w:rsid w:val="008423F7"/>
    <w:rsid w:val="00861A04"/>
    <w:rsid w:val="008C1C0E"/>
    <w:rsid w:val="008E016E"/>
    <w:rsid w:val="008F3741"/>
    <w:rsid w:val="00933E95"/>
    <w:rsid w:val="00983032"/>
    <w:rsid w:val="00984885"/>
    <w:rsid w:val="009E2593"/>
    <w:rsid w:val="00A37BA9"/>
    <w:rsid w:val="00A40110"/>
    <w:rsid w:val="00A7479B"/>
    <w:rsid w:val="00B51095"/>
    <w:rsid w:val="00B56E42"/>
    <w:rsid w:val="00B93993"/>
    <w:rsid w:val="00BB67BB"/>
    <w:rsid w:val="00BD20A9"/>
    <w:rsid w:val="00C451A7"/>
    <w:rsid w:val="00C654FC"/>
    <w:rsid w:val="00CA47D3"/>
    <w:rsid w:val="00CE47B9"/>
    <w:rsid w:val="00D47F8F"/>
    <w:rsid w:val="00D904E9"/>
    <w:rsid w:val="00DA049A"/>
    <w:rsid w:val="00DD04A3"/>
    <w:rsid w:val="00E608FF"/>
    <w:rsid w:val="00E61F11"/>
    <w:rsid w:val="00E9412C"/>
    <w:rsid w:val="00F13891"/>
    <w:rsid w:val="00F17224"/>
    <w:rsid w:val="00F76AEE"/>
    <w:rsid w:val="00FA0145"/>
    <w:rsid w:val="00FC7CC9"/>
    <w:rsid w:val="00FD1905"/>
    <w:rsid w:val="00FF2985"/>
    <w:rsid w:val="060A4283"/>
    <w:rsid w:val="0FE73A03"/>
    <w:rsid w:val="10EADCFC"/>
    <w:rsid w:val="114D2197"/>
    <w:rsid w:val="16252129"/>
    <w:rsid w:val="1A94DE79"/>
    <w:rsid w:val="1D01D0E9"/>
    <w:rsid w:val="2419F059"/>
    <w:rsid w:val="2B924FBC"/>
    <w:rsid w:val="2D12992A"/>
    <w:rsid w:val="33395AFE"/>
    <w:rsid w:val="394358F2"/>
    <w:rsid w:val="3A1D4AFD"/>
    <w:rsid w:val="3EB81272"/>
    <w:rsid w:val="41B62A82"/>
    <w:rsid w:val="469D188D"/>
    <w:rsid w:val="4BFED103"/>
    <w:rsid w:val="53600E8C"/>
    <w:rsid w:val="58665D9A"/>
    <w:rsid w:val="5A1E48CA"/>
    <w:rsid w:val="5E685218"/>
    <w:rsid w:val="69BE5017"/>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7</TotalTime>
  <Pages>4</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44</cp:revision>
  <dcterms:created xsi:type="dcterms:W3CDTF">2017-05-26T14:20:00Z</dcterms:created>
  <dcterms:modified xsi:type="dcterms:W3CDTF">2019-08-27T23:03:00Z</dcterms:modified>
</cp:coreProperties>
</file>